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05" w:rsidRPr="00B34495" w:rsidRDefault="00011005" w:rsidP="002A6F3E">
      <w:pPr>
        <w:jc w:val="right"/>
        <w:rPr>
          <w:sz w:val="24"/>
          <w:szCs w:val="24"/>
        </w:rPr>
      </w:pPr>
      <w:r w:rsidRPr="00B34495">
        <w:rPr>
          <w:sz w:val="24"/>
          <w:szCs w:val="24"/>
        </w:rPr>
        <w:t xml:space="preserve">Приложение 4 к постановлению </w:t>
      </w:r>
    </w:p>
    <w:p w:rsidR="00011005" w:rsidRPr="00B34495" w:rsidRDefault="00011005" w:rsidP="002A6F3E">
      <w:pPr>
        <w:jc w:val="right"/>
        <w:rPr>
          <w:sz w:val="24"/>
          <w:szCs w:val="24"/>
        </w:rPr>
      </w:pPr>
      <w:r w:rsidRPr="00B34495">
        <w:rPr>
          <w:sz w:val="24"/>
          <w:szCs w:val="24"/>
        </w:rPr>
        <w:t>Администрации города Ржева</w:t>
      </w:r>
    </w:p>
    <w:p w:rsidR="00011005" w:rsidRPr="00B34495" w:rsidRDefault="00011005" w:rsidP="002A6F3E">
      <w:pPr>
        <w:jc w:val="right"/>
        <w:rPr>
          <w:sz w:val="24"/>
          <w:szCs w:val="24"/>
        </w:rPr>
      </w:pPr>
      <w:r w:rsidRPr="00B34495">
        <w:rPr>
          <w:sz w:val="24"/>
          <w:szCs w:val="24"/>
        </w:rPr>
        <w:t>Тверской области</w:t>
      </w:r>
    </w:p>
    <w:p w:rsidR="00011005" w:rsidRPr="00B34495" w:rsidRDefault="00011005" w:rsidP="002A6F3E">
      <w:pPr>
        <w:ind w:right="-2"/>
        <w:jc w:val="right"/>
        <w:rPr>
          <w:sz w:val="24"/>
        </w:rPr>
      </w:pPr>
      <w:r w:rsidRPr="00B34495">
        <w:rPr>
          <w:sz w:val="24"/>
          <w:szCs w:val="24"/>
        </w:rPr>
        <w:t xml:space="preserve">  от </w:t>
      </w:r>
      <w:r>
        <w:rPr>
          <w:sz w:val="24"/>
          <w:szCs w:val="24"/>
        </w:rPr>
        <w:t xml:space="preserve">27.12.2017 </w:t>
      </w:r>
      <w:r w:rsidRPr="00B34495">
        <w:rPr>
          <w:sz w:val="24"/>
          <w:szCs w:val="24"/>
        </w:rPr>
        <w:t xml:space="preserve">№  </w:t>
      </w:r>
      <w:r>
        <w:rPr>
          <w:sz w:val="24"/>
          <w:szCs w:val="24"/>
        </w:rPr>
        <w:t>1210</w:t>
      </w:r>
    </w:p>
    <w:p w:rsidR="00011005" w:rsidRPr="00B34495" w:rsidRDefault="00011005" w:rsidP="002A6F3E">
      <w:pPr>
        <w:ind w:right="-2"/>
        <w:jc w:val="right"/>
        <w:rPr>
          <w:sz w:val="24"/>
        </w:rPr>
      </w:pPr>
    </w:p>
    <w:p w:rsidR="00011005" w:rsidRPr="00B34495" w:rsidRDefault="00011005" w:rsidP="002A6F3E">
      <w:pPr>
        <w:ind w:right="-2"/>
        <w:jc w:val="right"/>
        <w:rPr>
          <w:sz w:val="24"/>
        </w:rPr>
      </w:pPr>
    </w:p>
    <w:p w:rsidR="00011005" w:rsidRPr="00B34495" w:rsidRDefault="00011005" w:rsidP="002A6F3E">
      <w:pPr>
        <w:ind w:right="-2"/>
        <w:jc w:val="right"/>
        <w:rPr>
          <w:sz w:val="24"/>
        </w:rPr>
      </w:pPr>
      <w:r>
        <w:rPr>
          <w:sz w:val="24"/>
        </w:rPr>
        <w:t xml:space="preserve"> </w:t>
      </w:r>
    </w:p>
    <w:p w:rsidR="00011005" w:rsidRPr="00B34495" w:rsidRDefault="00011005" w:rsidP="002A6F3E">
      <w:pPr>
        <w:jc w:val="right"/>
        <w:rPr>
          <w:sz w:val="24"/>
          <w:szCs w:val="24"/>
        </w:rPr>
      </w:pPr>
      <w:r w:rsidRPr="00B34495">
        <w:rPr>
          <w:sz w:val="24"/>
          <w:szCs w:val="24"/>
        </w:rPr>
        <w:t xml:space="preserve">Форма заявки </w:t>
      </w:r>
    </w:p>
    <w:p w:rsidR="00011005" w:rsidRPr="00B34495" w:rsidRDefault="00011005" w:rsidP="002A6F3E">
      <w:pPr>
        <w:rPr>
          <w:i/>
          <w:sz w:val="24"/>
          <w:szCs w:val="24"/>
        </w:rPr>
      </w:pPr>
    </w:p>
    <w:p w:rsidR="00011005" w:rsidRPr="00B34495" w:rsidRDefault="00011005" w:rsidP="002A6F3E">
      <w:pPr>
        <w:jc w:val="right"/>
        <w:rPr>
          <w:b/>
          <w:bCs/>
          <w:i/>
          <w:sz w:val="24"/>
          <w:szCs w:val="24"/>
        </w:rPr>
      </w:pPr>
      <w:r w:rsidRPr="00B34495">
        <w:rPr>
          <w:i/>
          <w:sz w:val="24"/>
          <w:szCs w:val="24"/>
        </w:rPr>
        <w:t>Оформляется на официальном бланке заказчика</w:t>
      </w:r>
    </w:p>
    <w:p w:rsidR="00011005" w:rsidRPr="00B34495" w:rsidRDefault="00011005" w:rsidP="001551E6">
      <w:pPr>
        <w:ind w:right="-2"/>
        <w:jc w:val="right"/>
        <w:rPr>
          <w:sz w:val="24"/>
        </w:rPr>
      </w:pPr>
    </w:p>
    <w:p w:rsidR="00011005" w:rsidRPr="00B34495" w:rsidRDefault="00011005" w:rsidP="00735E7C">
      <w:pPr>
        <w:jc w:val="right"/>
        <w:rPr>
          <w:b/>
          <w:bCs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15pt;margin-top:.2pt;width:315pt;height:48.8pt;z-index:251658240" stroked="f">
            <v:textbox style="mso-next-textbox:#_x0000_s1026">
              <w:txbxContent>
                <w:p w:rsidR="00011005" w:rsidRPr="003442AA" w:rsidRDefault="00011005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В уполномоченный орган – </w:t>
                  </w:r>
                </w:p>
                <w:p w:rsidR="00011005" w:rsidRPr="003442AA" w:rsidRDefault="00011005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Отдел закупок администрации города Ржева  </w:t>
                  </w:r>
                </w:p>
                <w:p w:rsidR="00011005" w:rsidRPr="006D6785" w:rsidRDefault="00011005" w:rsidP="001C40ED">
                  <w:pPr>
                    <w:jc w:val="right"/>
                  </w:pPr>
                </w:p>
              </w:txbxContent>
            </v:textbox>
          </v:shape>
        </w:pict>
      </w:r>
    </w:p>
    <w:p w:rsidR="00011005" w:rsidRPr="00B34495" w:rsidRDefault="00011005" w:rsidP="00735E7C">
      <w:pPr>
        <w:jc w:val="right"/>
        <w:rPr>
          <w:b/>
          <w:bCs/>
          <w:sz w:val="24"/>
          <w:szCs w:val="24"/>
        </w:rPr>
      </w:pPr>
    </w:p>
    <w:p w:rsidR="00011005" w:rsidRPr="00B34495" w:rsidRDefault="00011005" w:rsidP="00735E7C">
      <w:pPr>
        <w:jc w:val="right"/>
        <w:rPr>
          <w:b/>
          <w:bCs/>
          <w:sz w:val="24"/>
          <w:szCs w:val="24"/>
        </w:rPr>
      </w:pPr>
    </w:p>
    <w:p w:rsidR="00011005" w:rsidRPr="00B34495" w:rsidRDefault="00011005" w:rsidP="00735E7C">
      <w:pPr>
        <w:jc w:val="right"/>
        <w:rPr>
          <w:b/>
          <w:bCs/>
          <w:sz w:val="24"/>
          <w:szCs w:val="24"/>
        </w:rPr>
      </w:pPr>
    </w:p>
    <w:p w:rsidR="00011005" w:rsidRPr="00B34495" w:rsidRDefault="00011005" w:rsidP="00735E7C">
      <w:pPr>
        <w:jc w:val="right"/>
        <w:rPr>
          <w:b/>
          <w:bCs/>
          <w:sz w:val="24"/>
          <w:szCs w:val="24"/>
        </w:rPr>
      </w:pPr>
    </w:p>
    <w:p w:rsidR="00011005" w:rsidRPr="00B34495" w:rsidRDefault="00011005" w:rsidP="00735E7C">
      <w:pPr>
        <w:rPr>
          <w:sz w:val="18"/>
          <w:szCs w:val="18"/>
        </w:rPr>
      </w:pPr>
    </w:p>
    <w:p w:rsidR="00011005" w:rsidRPr="00B34495" w:rsidRDefault="00011005" w:rsidP="00726AA3">
      <w:pPr>
        <w:jc w:val="center"/>
        <w:rPr>
          <w:b/>
          <w:bCs/>
          <w:sz w:val="10"/>
          <w:szCs w:val="10"/>
        </w:rPr>
      </w:pPr>
    </w:p>
    <w:p w:rsidR="00011005" w:rsidRPr="00B34495" w:rsidRDefault="00011005" w:rsidP="00726AA3">
      <w:pPr>
        <w:jc w:val="center"/>
        <w:rPr>
          <w:b/>
          <w:bCs/>
          <w:sz w:val="28"/>
          <w:szCs w:val="28"/>
        </w:rPr>
      </w:pPr>
      <w:r w:rsidRPr="00B34495">
        <w:rPr>
          <w:b/>
          <w:bCs/>
          <w:sz w:val="28"/>
          <w:szCs w:val="28"/>
        </w:rPr>
        <w:t>ЗАЯВКА</w:t>
      </w:r>
    </w:p>
    <w:p w:rsidR="00011005" w:rsidRPr="00B34495" w:rsidRDefault="00011005" w:rsidP="0061755D">
      <w:pPr>
        <w:spacing w:after="120"/>
        <w:jc w:val="center"/>
        <w:rPr>
          <w:b/>
          <w:bCs/>
          <w:sz w:val="28"/>
          <w:szCs w:val="28"/>
        </w:rPr>
      </w:pPr>
      <w:r w:rsidRPr="00B34495">
        <w:rPr>
          <w:b/>
          <w:bCs/>
          <w:sz w:val="28"/>
          <w:szCs w:val="28"/>
        </w:rPr>
        <w:t xml:space="preserve">на организацию и проведение запроса предложений                                                     на право заключения контракта в сфере закупок товаров, работ, услуг для обеспечения муниципальных нужд города Ржева  </w:t>
      </w:r>
    </w:p>
    <w:p w:rsidR="00011005" w:rsidRPr="00B34495" w:rsidRDefault="00011005" w:rsidP="0061755D">
      <w:pPr>
        <w:jc w:val="center"/>
        <w:rPr>
          <w:b/>
          <w:bCs/>
          <w:sz w:val="24"/>
          <w:szCs w:val="24"/>
        </w:rPr>
      </w:pPr>
    </w:p>
    <w:p w:rsidR="00011005" w:rsidRPr="00B34495" w:rsidRDefault="00011005" w:rsidP="0061755D">
      <w:pPr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1. Заказчик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 w:rsidRPr="00B34495">
        <w:rPr>
          <w:sz w:val="24"/>
          <w:szCs w:val="24"/>
        </w:rPr>
        <w:t xml:space="preserve"> _________________________________________________________</w:t>
      </w:r>
    </w:p>
    <w:p w:rsidR="00011005" w:rsidRPr="00B34495" w:rsidRDefault="00011005" w:rsidP="00ED1718">
      <w:pPr>
        <w:tabs>
          <w:tab w:val="left" w:pos="720"/>
        </w:tabs>
        <w:rPr>
          <w:sz w:val="24"/>
          <w:szCs w:val="24"/>
          <w:vertAlign w:val="subscript"/>
        </w:rPr>
      </w:pPr>
      <w:r w:rsidRPr="00B34495">
        <w:rPr>
          <w:sz w:val="24"/>
          <w:szCs w:val="24"/>
          <w:vertAlign w:val="subscript"/>
        </w:rPr>
        <w:t xml:space="preserve">                                    (полное наименование)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ИНН __________, КПП __________, ОГРН _____________________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Место нахождения: __________________________________________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Почтовый адрес: ____________________________________________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Адрес электронной почты: ___________________________________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Номер контактного телефона:_________________________________</w:t>
      </w:r>
    </w:p>
    <w:p w:rsidR="00011005" w:rsidRPr="00B34495" w:rsidRDefault="00011005" w:rsidP="00735E7C">
      <w:pPr>
        <w:tabs>
          <w:tab w:val="left" w:pos="720"/>
        </w:tabs>
        <w:jc w:val="both"/>
        <w:rPr>
          <w:sz w:val="24"/>
          <w:szCs w:val="24"/>
        </w:rPr>
      </w:pPr>
    </w:p>
    <w:p w:rsidR="00011005" w:rsidRPr="00B34495" w:rsidRDefault="00011005" w:rsidP="002A6F3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2. Тип закупки (первичная / повторная): ___________________________</w:t>
      </w:r>
    </w:p>
    <w:p w:rsidR="00011005" w:rsidRPr="00B34495" w:rsidRDefault="00011005" w:rsidP="002A6F3E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2A6F3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 xml:space="preserve">Номер и дата извещения первичной закупки в ЕИС </w:t>
      </w:r>
      <w:r w:rsidRPr="00B34495">
        <w:rPr>
          <w:bCs/>
          <w:i/>
          <w:sz w:val="24"/>
          <w:szCs w:val="24"/>
        </w:rPr>
        <w:t>(указывается при осуществлении повторной закупки)</w:t>
      </w:r>
      <w:r w:rsidRPr="00B34495">
        <w:rPr>
          <w:b/>
          <w:bCs/>
          <w:sz w:val="24"/>
          <w:szCs w:val="24"/>
        </w:rPr>
        <w:t>: ___________________________</w:t>
      </w:r>
    </w:p>
    <w:p w:rsidR="00011005" w:rsidRPr="00B34495" w:rsidRDefault="00011005" w:rsidP="002A6F3E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3. Информация о контрактной службе (контрактном управляющем), ответственном за заключение контракта______________________________________________________</w:t>
      </w: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4. Предмет контракта: ________________________________________________________</w:t>
      </w: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b/>
          <w:bCs/>
          <w:sz w:val="24"/>
          <w:szCs w:val="24"/>
        </w:rPr>
        <w:t>Код по ОКПД 2:_______________________________________________________________</w:t>
      </w:r>
    </w:p>
    <w:p w:rsidR="00011005" w:rsidRPr="00B34495" w:rsidRDefault="00011005" w:rsidP="004637AB">
      <w:pPr>
        <w:tabs>
          <w:tab w:val="left" w:pos="720"/>
        </w:tabs>
        <w:jc w:val="both"/>
        <w:rPr>
          <w:sz w:val="10"/>
          <w:szCs w:val="10"/>
        </w:rPr>
      </w:pP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5. Источник финансирования заказа и лимит финансирования (в т.ч. КБК):_______________</w:t>
      </w: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5C2191">
      <w:pPr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6. Идентификационный код закупки</w:t>
      </w:r>
      <w:r w:rsidRPr="00B34495">
        <w:rPr>
          <w:b/>
          <w:sz w:val="24"/>
          <w:szCs w:val="24"/>
        </w:rPr>
        <w:t xml:space="preserve"> (ИКЗ) по Плану-графику закупок товаров, работ, услуг для обеспечения нужд субъекта Российской Федерации и муниципальных нужд на соответствующий финансовый год</w:t>
      </w:r>
      <w:r w:rsidRPr="00B34495">
        <w:rPr>
          <w:b/>
          <w:bCs/>
          <w:sz w:val="24"/>
          <w:szCs w:val="24"/>
        </w:rPr>
        <w:t>: ____________________________</w:t>
      </w:r>
    </w:p>
    <w:p w:rsidR="00011005" w:rsidRPr="00B34495" w:rsidRDefault="00011005" w:rsidP="00E46CD3">
      <w:pPr>
        <w:pStyle w:val="a"/>
        <w:snapToGrid w:val="0"/>
        <w:jc w:val="both"/>
        <w:rPr>
          <w:rFonts w:ascii="Times New Roman" w:hAnsi="Times New Roman" w:cs="Times New Roman"/>
          <w:sz w:val="10"/>
          <w:szCs w:val="10"/>
        </w:rPr>
      </w:pPr>
    </w:p>
    <w:p w:rsidR="00011005" w:rsidRPr="00B34495" w:rsidRDefault="00011005" w:rsidP="004637AB">
      <w:pPr>
        <w:pStyle w:val="a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495">
        <w:rPr>
          <w:rFonts w:ascii="Times New Roman" w:hAnsi="Times New Roman" w:cs="Times New Roman"/>
          <w:b/>
          <w:bCs/>
          <w:sz w:val="24"/>
          <w:szCs w:val="24"/>
        </w:rPr>
        <w:t>7. Описание объекта закупки в соответствии со статьей 33 Федерального закона от 05.04.2013 № 44-ФЗ «О контрактной системе в сфере закупок товаров, услуг для обеспечения государственных и муниципальных нужд» (далее - Федеральный закон № 44-ФЗ), в т. ч. количество поставляемых товаров, объём выполняемых работ (оказываемых услуг),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</w:t>
      </w:r>
      <w:r w:rsidRPr="00B34495">
        <w:rPr>
          <w:sz w:val="24"/>
          <w:szCs w:val="24"/>
        </w:rPr>
        <w:t xml:space="preserve"> ____________________</w:t>
      </w:r>
    </w:p>
    <w:p w:rsidR="00011005" w:rsidRPr="00B34495" w:rsidRDefault="00011005" w:rsidP="00177BD4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4495">
        <w:rPr>
          <w:rFonts w:ascii="Times New Roman" w:hAnsi="Times New Roman" w:cs="Times New Roman"/>
          <w:b/>
          <w:bCs/>
          <w:sz w:val="24"/>
          <w:szCs w:val="24"/>
        </w:rPr>
        <w:t>8. Начальная (максимальная) цена контракта</w:t>
      </w:r>
    </w:p>
    <w:tbl>
      <w:tblPr>
        <w:tblW w:w="94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82"/>
        <w:gridCol w:w="1812"/>
        <w:gridCol w:w="1818"/>
        <w:gridCol w:w="1679"/>
        <w:gridCol w:w="1677"/>
      </w:tblGrid>
      <w:tr w:rsidR="00011005" w:rsidRPr="00B34495" w:rsidTr="002A6F3E">
        <w:trPr>
          <w:trHeight w:val="340"/>
        </w:trPr>
        <w:tc>
          <w:tcPr>
            <w:tcW w:w="2482" w:type="dxa"/>
            <w:vMerge w:val="restart"/>
          </w:tcPr>
          <w:p w:rsidR="00011005" w:rsidRPr="00B34495" w:rsidRDefault="00011005" w:rsidP="002A6F3E">
            <w:pPr>
              <w:pStyle w:val="a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 контракта</w:t>
            </w:r>
          </w:p>
        </w:tc>
        <w:tc>
          <w:tcPr>
            <w:tcW w:w="1812" w:type="dxa"/>
            <w:vMerge w:val="restart"/>
          </w:tcPr>
          <w:p w:rsidR="00011005" w:rsidRPr="00B34495" w:rsidRDefault="00011005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B34495">
              <w:rPr>
                <w:rFonts w:eastAsia="Arial Unicode MS"/>
                <w:kern w:val="2"/>
                <w:sz w:val="24"/>
                <w:szCs w:val="24"/>
                <w:lang w:eastAsia="ar-SA"/>
              </w:rPr>
              <w:t>Начальная</w:t>
            </w:r>
          </w:p>
          <w:p w:rsidR="00011005" w:rsidRPr="00B34495" w:rsidRDefault="00011005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B34495">
              <w:rPr>
                <w:rFonts w:eastAsia="Arial Unicode MS"/>
                <w:kern w:val="2"/>
                <w:sz w:val="24"/>
                <w:szCs w:val="24"/>
                <w:lang w:eastAsia="ar-SA"/>
              </w:rPr>
              <w:t>(максимальная) цена контракта.</w:t>
            </w:r>
          </w:p>
          <w:p w:rsidR="00011005" w:rsidRPr="00B34495" w:rsidRDefault="00011005" w:rsidP="007F2517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Всего, рублей</w:t>
            </w:r>
          </w:p>
        </w:tc>
        <w:tc>
          <w:tcPr>
            <w:tcW w:w="5174" w:type="dxa"/>
            <w:gridSpan w:val="3"/>
            <w:tcBorders>
              <w:bottom w:val="single" w:sz="4" w:space="0" w:color="auto"/>
            </w:tcBorders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11005" w:rsidRPr="00B34495" w:rsidTr="002A6F3E">
        <w:trPr>
          <w:trHeight w:val="353"/>
        </w:trPr>
        <w:tc>
          <w:tcPr>
            <w:tcW w:w="2482" w:type="dxa"/>
            <w:vMerge/>
          </w:tcPr>
          <w:p w:rsidR="00011005" w:rsidRPr="00B34495" w:rsidRDefault="00011005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011005" w:rsidRPr="00B34495" w:rsidRDefault="00011005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</w:tcBorders>
          </w:tcPr>
          <w:p w:rsidR="00011005" w:rsidRPr="00B34495" w:rsidRDefault="00011005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005" w:rsidRPr="00B34495" w:rsidRDefault="00011005" w:rsidP="00C754ED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</w:tcBorders>
          </w:tcPr>
          <w:p w:rsidR="00011005" w:rsidRPr="00B34495" w:rsidRDefault="00011005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Плановые периоды</w:t>
            </w:r>
          </w:p>
        </w:tc>
      </w:tr>
      <w:tr w:rsidR="00011005" w:rsidRPr="00B34495" w:rsidTr="002A6F3E">
        <w:tc>
          <w:tcPr>
            <w:tcW w:w="2482" w:type="dxa"/>
            <w:vMerge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  <w:tc>
          <w:tcPr>
            <w:tcW w:w="1677" w:type="dxa"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95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</w:tr>
      <w:tr w:rsidR="00011005" w:rsidRPr="00B34495" w:rsidTr="002A6F3E">
        <w:tc>
          <w:tcPr>
            <w:tcW w:w="2482" w:type="dxa"/>
          </w:tcPr>
          <w:p w:rsidR="00011005" w:rsidRPr="00B34495" w:rsidRDefault="00011005" w:rsidP="003D13E9">
            <w:pPr>
              <w:tabs>
                <w:tab w:val="left" w:pos="720"/>
              </w:tabs>
              <w:jc w:val="both"/>
            </w:pPr>
          </w:p>
        </w:tc>
        <w:tc>
          <w:tcPr>
            <w:tcW w:w="1812" w:type="dxa"/>
          </w:tcPr>
          <w:p w:rsidR="00011005" w:rsidRPr="00B34495" w:rsidRDefault="00011005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</w:tcPr>
          <w:p w:rsidR="00011005" w:rsidRPr="00B34495" w:rsidRDefault="00011005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011005" w:rsidRPr="00B34495" w:rsidRDefault="00011005" w:rsidP="0023490B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4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677" w:type="dxa"/>
          </w:tcPr>
          <w:p w:rsidR="00011005" w:rsidRPr="00B34495" w:rsidRDefault="00011005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495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011005" w:rsidRPr="00B34495" w:rsidRDefault="00011005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011005" w:rsidRPr="00B34495" w:rsidRDefault="00011005" w:rsidP="008D3761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b/>
          <w:bCs/>
          <w:sz w:val="24"/>
          <w:szCs w:val="24"/>
        </w:rPr>
        <w:t>Примечание.</w:t>
      </w:r>
      <w:r w:rsidRPr="00B34495">
        <w:rPr>
          <w:sz w:val="24"/>
          <w:szCs w:val="24"/>
        </w:rPr>
        <w:t xml:space="preserve"> Цена контракта включает ___________________________________________</w:t>
      </w:r>
    </w:p>
    <w:p w:rsidR="00011005" w:rsidRPr="00B34495" w:rsidRDefault="00011005" w:rsidP="00FE3553">
      <w:pPr>
        <w:tabs>
          <w:tab w:val="left" w:pos="720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_____________________________________________________________________________</w:t>
      </w:r>
    </w:p>
    <w:p w:rsidR="00011005" w:rsidRPr="00B34495" w:rsidRDefault="00011005" w:rsidP="00FE3553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570748">
      <w:pPr>
        <w:jc w:val="both"/>
        <w:rPr>
          <w:sz w:val="24"/>
          <w:szCs w:val="24"/>
        </w:rPr>
      </w:pPr>
      <w:r w:rsidRPr="00B34495">
        <w:rPr>
          <w:b/>
          <w:bCs/>
          <w:sz w:val="24"/>
          <w:szCs w:val="24"/>
        </w:rPr>
        <w:t xml:space="preserve">9. Место поставки товаров (выполнения работ, оказания услуг): </w:t>
      </w:r>
      <w:r w:rsidRPr="00B34495">
        <w:rPr>
          <w:sz w:val="24"/>
          <w:szCs w:val="24"/>
        </w:rPr>
        <w:t>__________________</w:t>
      </w:r>
    </w:p>
    <w:p w:rsidR="00011005" w:rsidRPr="00B34495" w:rsidRDefault="00011005" w:rsidP="00570748">
      <w:pPr>
        <w:jc w:val="both"/>
        <w:rPr>
          <w:sz w:val="10"/>
          <w:szCs w:val="10"/>
        </w:rPr>
      </w:pPr>
    </w:p>
    <w:p w:rsidR="00011005" w:rsidRPr="00B34495" w:rsidRDefault="00011005" w:rsidP="004637AB">
      <w:pPr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10. Сроки (периоды) поставки товара (выполнения работ, оказания услуг) либо график поставки товара (выполнения работ, оказания услуг):_____________________</w:t>
      </w:r>
    </w:p>
    <w:p w:rsidR="00011005" w:rsidRPr="00B34495" w:rsidRDefault="00011005" w:rsidP="004637AB">
      <w:pPr>
        <w:jc w:val="both"/>
        <w:rPr>
          <w:b/>
          <w:bCs/>
          <w:sz w:val="24"/>
          <w:szCs w:val="24"/>
        </w:rPr>
      </w:pPr>
    </w:p>
    <w:p w:rsidR="00011005" w:rsidRPr="00B34495" w:rsidRDefault="00011005" w:rsidP="007969C1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B34495">
        <w:rPr>
          <w:b/>
          <w:bCs/>
          <w:kern w:val="24"/>
          <w:sz w:val="24"/>
          <w:szCs w:val="24"/>
        </w:rPr>
        <w:t>11. Сроки исполнения контракта:_______________________________________________</w:t>
      </w:r>
    </w:p>
    <w:p w:rsidR="00011005" w:rsidRPr="00B34495" w:rsidRDefault="00011005" w:rsidP="004637AB">
      <w:pPr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B34495">
        <w:rPr>
          <w:b/>
          <w:bCs/>
          <w:kern w:val="24"/>
          <w:sz w:val="24"/>
          <w:szCs w:val="24"/>
        </w:rPr>
        <w:t>12. Форма, сроки и порядок оплаты товара (работ, услуг):_________________________</w:t>
      </w:r>
    </w:p>
    <w:p w:rsidR="00011005" w:rsidRPr="00B34495" w:rsidRDefault="00011005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</w:p>
    <w:p w:rsidR="00011005" w:rsidRPr="00B34495" w:rsidRDefault="00011005" w:rsidP="00CD59A4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B34495">
        <w:rPr>
          <w:b/>
          <w:bCs/>
          <w:kern w:val="24"/>
          <w:sz w:val="24"/>
          <w:szCs w:val="24"/>
        </w:rPr>
        <w:t xml:space="preserve">13. </w:t>
      </w:r>
      <w:r w:rsidRPr="00B34495">
        <w:rPr>
          <w:b/>
          <w:bCs/>
          <w:sz w:val="24"/>
          <w:szCs w:val="24"/>
        </w:rPr>
        <w:t>Сведения о размере обеспечения заявки на участие в запросе предложений: ____________</w:t>
      </w:r>
    </w:p>
    <w:p w:rsidR="00011005" w:rsidRPr="00B34495" w:rsidRDefault="00011005" w:rsidP="00862157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  <w:r w:rsidRPr="00B34495">
        <w:rPr>
          <w:b/>
          <w:bCs/>
          <w:sz w:val="24"/>
          <w:szCs w:val="24"/>
        </w:rPr>
        <w:t>14. Сведения о размере обеспечения исполнения контракта, порядке предоставления такого обеспечения, требованиях к такому обеспечению, а также информация о банковском сопровождении контракта в соответствии со статьей 35 Федерального закона № 44-ФЗ, в том числе информация о казначейском сопровождении контракта:</w:t>
      </w:r>
      <w:r w:rsidRPr="00B34495">
        <w:rPr>
          <w:sz w:val="24"/>
          <w:szCs w:val="24"/>
          <w:u w:val="single"/>
        </w:rPr>
        <w:t>___________________________</w:t>
      </w:r>
    </w:p>
    <w:p w:rsidR="00011005" w:rsidRPr="00B34495" w:rsidRDefault="00011005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</w:p>
    <w:p w:rsidR="00011005" w:rsidRPr="00B34495" w:rsidRDefault="00011005" w:rsidP="00177BD4">
      <w:pPr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15. Критерии оценки заявок, окончательных предложений на участие в запросе предложений, величины значимости этих критериев, порядок рассмотрения и оценки заявок, окончательных предложений на участие в запросе предложений в соответствии с Постановлением  Правительства РФ № 1085 от 28 ноября 2013 года «Об утверждении Правил оценки заявок, окончательных предложений участников закупки товаров, работ, услуг» и Федеральным законом № 44-ФЗ _____________________________________________________________________________</w:t>
      </w:r>
    </w:p>
    <w:p w:rsidR="00011005" w:rsidRPr="00B34495" w:rsidRDefault="00011005" w:rsidP="00177BD4">
      <w:pPr>
        <w:jc w:val="both"/>
        <w:rPr>
          <w:b/>
          <w:bCs/>
          <w:sz w:val="24"/>
          <w:szCs w:val="24"/>
        </w:rPr>
      </w:pPr>
    </w:p>
    <w:p w:rsidR="00011005" w:rsidRPr="00B34495" w:rsidRDefault="00011005" w:rsidP="00177BD4">
      <w:pPr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16. Преимущества, предоставляемые заказчиком в соответствии со статьями 28-30 Федерального закона № 44-ФЗ:</w:t>
      </w:r>
      <w:r w:rsidRPr="00B34495">
        <w:rPr>
          <w:sz w:val="24"/>
          <w:szCs w:val="24"/>
          <w:u w:val="single"/>
        </w:rPr>
        <w:t>_________________________________________________</w:t>
      </w:r>
    </w:p>
    <w:p w:rsidR="00011005" w:rsidRPr="00B34495" w:rsidRDefault="00011005" w:rsidP="00177BD4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17.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закупки:_______________________________________________</w:t>
      </w: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18. Требования к гарантийным обязательствам:_________________________________</w:t>
      </w: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19. Информация о возможности заказчика изменить условия контракта в соответствии с положениями Федерального закона № 44-ФЗ:______________________</w:t>
      </w:r>
    </w:p>
    <w:p w:rsidR="00011005" w:rsidRPr="00B34495" w:rsidRDefault="00011005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</w:p>
    <w:p w:rsidR="00011005" w:rsidRPr="00B34495" w:rsidRDefault="00011005" w:rsidP="00F0333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20.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документации о закупке в соответствии со статьей 14 Федерального закона № 44-ФЗ:__________________________________________</w:t>
      </w:r>
    </w:p>
    <w:p w:rsidR="00011005" w:rsidRPr="00B34495" w:rsidRDefault="00011005" w:rsidP="009E0DE4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21. Возможность заказчика увеличить количество поставляемого товара при заключении контракта в соответствии с ч. 18 ст. 34 Федерального закона № 44-ФЗ:____________________</w:t>
      </w: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011005" w:rsidRPr="00B34495" w:rsidRDefault="00011005" w:rsidP="00207220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22.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</w:t>
      </w:r>
    </w:p>
    <w:p w:rsidR="00011005" w:rsidRPr="00B34495" w:rsidRDefault="00011005" w:rsidP="004637AB">
      <w:pPr>
        <w:tabs>
          <w:tab w:val="left" w:pos="720"/>
          <w:tab w:val="left" w:pos="1185"/>
        </w:tabs>
        <w:jc w:val="both"/>
        <w:rPr>
          <w:b/>
          <w:bCs/>
          <w:sz w:val="18"/>
          <w:szCs w:val="18"/>
        </w:rPr>
      </w:pPr>
    </w:p>
    <w:p w:rsidR="00011005" w:rsidRPr="00B34495" w:rsidRDefault="00011005" w:rsidP="00177BD4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23. Виды и объемы работ по строительству, реконструкции объектов капитального строительства из числа видов работ, утвержденных Постановлением Правительства РФ от 15.05.2017 № 570, которые подрядчик обязан выполнить самостоятельно без привлечения других лиц к исполнению своих обязательств по контракту не менее 15 процентов цены контракта:</w:t>
      </w:r>
    </w:p>
    <w:p w:rsidR="00011005" w:rsidRPr="00B34495" w:rsidRDefault="00011005" w:rsidP="00177BD4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177BD4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Виды и объемы работ, которые подрядчик обязан выполнить самостоятельно без привлечения других лиц к исполнению своих обязательств по контракту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78"/>
        <w:gridCol w:w="5792"/>
        <w:gridCol w:w="2875"/>
      </w:tblGrid>
      <w:tr w:rsidR="00011005" w:rsidRPr="00B34495" w:rsidTr="00CB25BE">
        <w:trPr>
          <w:trHeight w:val="15"/>
          <w:tblCellSpacing w:w="15" w:type="dxa"/>
        </w:trPr>
        <w:tc>
          <w:tcPr>
            <w:tcW w:w="739" w:type="dxa"/>
            <w:vAlign w:val="center"/>
          </w:tcPr>
          <w:p w:rsidR="00011005" w:rsidRPr="00B34495" w:rsidRDefault="00011005" w:rsidP="00CB25BE">
            <w:pPr>
              <w:rPr>
                <w:sz w:val="2"/>
                <w:szCs w:val="24"/>
              </w:rPr>
            </w:pPr>
          </w:p>
        </w:tc>
        <w:tc>
          <w:tcPr>
            <w:tcW w:w="6098" w:type="dxa"/>
            <w:vAlign w:val="center"/>
          </w:tcPr>
          <w:p w:rsidR="00011005" w:rsidRPr="00B34495" w:rsidRDefault="00011005" w:rsidP="00CB25BE">
            <w:pPr>
              <w:rPr>
                <w:sz w:val="2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011005" w:rsidRPr="00B34495" w:rsidRDefault="00011005" w:rsidP="00CB25BE">
            <w:pPr>
              <w:rPr>
                <w:sz w:val="2"/>
                <w:szCs w:val="24"/>
              </w:rPr>
            </w:pPr>
          </w:p>
        </w:tc>
      </w:tr>
      <w:tr w:rsidR="00011005" w:rsidRPr="00B34495" w:rsidTr="00CB25BE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Виды работ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Объем работ </w:t>
            </w:r>
          </w:p>
        </w:tc>
      </w:tr>
      <w:tr w:rsidR="00011005" w:rsidRPr="00B34495" w:rsidTr="00CB25BE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177BD4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177BD4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24. Адрес электронной площадки в сети Интернет: ____________________</w:t>
      </w:r>
      <w:r w:rsidRPr="00B34495">
        <w:rPr>
          <w:bCs/>
          <w:i/>
          <w:sz w:val="24"/>
          <w:szCs w:val="24"/>
        </w:rPr>
        <w:t>(для закупки в электронной форме)</w:t>
      </w:r>
    </w:p>
    <w:p w:rsidR="00011005" w:rsidRPr="00B34495" w:rsidRDefault="00011005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25. Предложения о включении в состав комиссии по осуществлению закупок своих представителей:</w:t>
      </w:r>
    </w:p>
    <w:p w:rsidR="00011005" w:rsidRPr="00B34495" w:rsidRDefault="00011005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ФИО:________________________________________</w:t>
      </w:r>
    </w:p>
    <w:p w:rsidR="00011005" w:rsidRPr="00B34495" w:rsidRDefault="00011005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Должность: __________________________________</w:t>
      </w:r>
    </w:p>
    <w:p w:rsidR="00011005" w:rsidRPr="00B34495" w:rsidRDefault="00011005" w:rsidP="009E1D96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Тел:_________________________________________</w:t>
      </w:r>
    </w:p>
    <w:p w:rsidR="00011005" w:rsidRPr="00B34495" w:rsidRDefault="00011005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4637AB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26. Ответственное должностное лицо заказчика:</w:t>
      </w:r>
    </w:p>
    <w:p w:rsidR="00011005" w:rsidRPr="00B34495" w:rsidRDefault="00011005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ФИО:________________________________________</w:t>
      </w:r>
    </w:p>
    <w:p w:rsidR="00011005" w:rsidRPr="00B34495" w:rsidRDefault="00011005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Должность: __________________________________</w:t>
      </w:r>
    </w:p>
    <w:p w:rsidR="00011005" w:rsidRPr="00B34495" w:rsidRDefault="00011005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Тел:_________________________________________</w:t>
      </w:r>
    </w:p>
    <w:p w:rsidR="00011005" w:rsidRPr="00B34495" w:rsidRDefault="00011005" w:rsidP="00BA52CC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</w:p>
    <w:p w:rsidR="00011005" w:rsidRPr="00B34495" w:rsidRDefault="00011005" w:rsidP="00E301FA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26. Реквизиты счета для внесения обеспечения исполнения контракта (в случае, если участник закупки выбрал обеспечение исполнения контракта в виде залога денежных средств):____________________________________________________________</w:t>
      </w:r>
    </w:p>
    <w:p w:rsidR="00011005" w:rsidRPr="00B34495" w:rsidRDefault="00011005" w:rsidP="00F626FA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B34495">
        <w:rPr>
          <w:b/>
          <w:bCs/>
          <w:sz w:val="24"/>
          <w:szCs w:val="24"/>
        </w:rPr>
        <w:t>29. Примерный перечень прилагаемых документов:</w:t>
      </w:r>
    </w:p>
    <w:p w:rsidR="00011005" w:rsidRPr="00B34495" w:rsidRDefault="00011005" w:rsidP="00F626FA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№1. Проект контракта.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2 Описание объекта закупки.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3. Обоснование начальной (максимальной) цены контракта.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4. Информация для включения в документацию о закупке.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5. Проектно-сметная документация, спецификация, техническое задание, эскизы, планы и т.д. в зависимости от специфики предмета закупки.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Приложение № 6. Сравнительная таблица соответствия требуемым характеристикам закупаемого товара нескольких производителей, товарных знаков и т.д., подтверждающая, что такие характеристики не влекут за собой ограничение количества участников закупки,  либо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 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Приложение № 7.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8. Заключение о достоверности определения сметной стоимости расположенных на территории города Ржева объектов капитального строительства (если такое заключение предусмотрено действующим законодательством Российской Федерации).</w:t>
      </w:r>
    </w:p>
    <w:p w:rsidR="00011005" w:rsidRPr="00B34495" w:rsidRDefault="00011005" w:rsidP="00F626FA">
      <w:pPr>
        <w:tabs>
          <w:tab w:val="left" w:pos="720"/>
        </w:tabs>
        <w:jc w:val="both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Приложение № 9. Критерии и порядок оценки заявок и окончательных предложений участников закупки (лота) в соответствии со статьей 32 Федерального закона №44-ФЗ.</w:t>
      </w:r>
    </w:p>
    <w:p w:rsidR="00011005" w:rsidRPr="00B34495" w:rsidRDefault="00011005" w:rsidP="00570748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8"/>
          <w:szCs w:val="28"/>
        </w:rPr>
      </w:pPr>
    </w:p>
    <w:p w:rsidR="00011005" w:rsidRPr="00B34495" w:rsidRDefault="00011005" w:rsidP="00B00A18">
      <w:pPr>
        <w:tabs>
          <w:tab w:val="left" w:pos="360"/>
          <w:tab w:val="left" w:pos="825"/>
        </w:tabs>
        <w:jc w:val="both"/>
        <w:rPr>
          <w:sz w:val="24"/>
          <w:szCs w:val="24"/>
        </w:rPr>
      </w:pPr>
      <w:r w:rsidRPr="00B34495">
        <w:rPr>
          <w:b/>
          <w:bCs/>
          <w:sz w:val="24"/>
          <w:szCs w:val="24"/>
        </w:rPr>
        <w:t xml:space="preserve">Руководитель Заказчика:  </w:t>
      </w:r>
      <w:r w:rsidRPr="00B34495">
        <w:rPr>
          <w:sz w:val="24"/>
          <w:szCs w:val="24"/>
        </w:rPr>
        <w:t xml:space="preserve">                            _________________  __________________               </w:t>
      </w: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СОГЛАСОВАНО:</w:t>
      </w: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 xml:space="preserve">________________________                            _________________  __________________               </w:t>
      </w:r>
    </w:p>
    <w:p w:rsidR="00011005" w:rsidRPr="00B34495" w:rsidRDefault="00011005" w:rsidP="00B00A18">
      <w:pPr>
        <w:rPr>
          <w:sz w:val="16"/>
          <w:szCs w:val="16"/>
        </w:rPr>
      </w:pPr>
      <w:r w:rsidRPr="00B34495">
        <w:rPr>
          <w:sz w:val="24"/>
          <w:szCs w:val="24"/>
        </w:rPr>
        <w:t xml:space="preserve"> 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 xml:space="preserve">________________________                            _________________  __________________      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B34495">
        <w:rPr>
          <w:bCs/>
          <w:color w:val="000000"/>
          <w:sz w:val="24"/>
          <w:szCs w:val="28"/>
        </w:rPr>
        <w:t>К настоящей форме заявки прилагаются рекомендуемые (примерные) бланки (формы) для заполнения приложений</w:t>
      </w:r>
      <w:r w:rsidRPr="00B34495">
        <w:rPr>
          <w:rStyle w:val="FootnoteReference"/>
          <w:bCs/>
          <w:color w:val="000000"/>
          <w:sz w:val="24"/>
          <w:szCs w:val="28"/>
        </w:rPr>
        <w:footnoteReference w:id="2"/>
      </w:r>
      <w:r w:rsidRPr="00B34495">
        <w:rPr>
          <w:bCs/>
          <w:color w:val="000000"/>
          <w:sz w:val="24"/>
          <w:szCs w:val="28"/>
        </w:rPr>
        <w:t>: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B34495">
        <w:rPr>
          <w:bCs/>
          <w:color w:val="000000"/>
          <w:sz w:val="24"/>
          <w:szCs w:val="28"/>
        </w:rPr>
        <w:t>1.Приложения при оформлении заявки на поставку товара.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B34495">
        <w:rPr>
          <w:bCs/>
          <w:color w:val="000000"/>
          <w:sz w:val="24"/>
          <w:szCs w:val="28"/>
        </w:rPr>
        <w:t>2.Приложения при оформлении заявки на выполнение работ.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B34495">
        <w:rPr>
          <w:bCs/>
          <w:color w:val="000000"/>
          <w:sz w:val="24"/>
          <w:szCs w:val="28"/>
        </w:rPr>
        <w:t>3.Приложения при оформлении заявки на оказание услуг.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B34495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B34495">
        <w:rPr>
          <w:b/>
          <w:bCs/>
          <w:color w:val="000000"/>
          <w:sz w:val="24"/>
          <w:szCs w:val="28"/>
        </w:rPr>
        <w:t>при оформлении заявки на поставку товара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Описание объекта закупки (спецификация)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985"/>
        <w:gridCol w:w="4253"/>
        <w:gridCol w:w="992"/>
        <w:gridCol w:w="1133"/>
      </w:tblGrid>
      <w:tr w:rsidR="00011005" w:rsidRPr="00B34495" w:rsidTr="00CB25BE">
        <w:trPr>
          <w:cantSplit/>
          <w:trHeight w:val="3583"/>
        </w:trPr>
        <w:tc>
          <w:tcPr>
            <w:tcW w:w="56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  <w:textDirection w:val="btLr"/>
          </w:tcPr>
          <w:p w:rsidR="00011005" w:rsidRPr="00B34495" w:rsidRDefault="00011005" w:rsidP="00CB25B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 xml:space="preserve">Код по (ОКПД2) ОК 034-2014 </w:t>
            </w:r>
          </w:p>
        </w:tc>
        <w:tc>
          <w:tcPr>
            <w:tcW w:w="1985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 xml:space="preserve">Наименование объекта закупки </w:t>
            </w:r>
          </w:p>
        </w:tc>
        <w:tc>
          <w:tcPr>
            <w:tcW w:w="4253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3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Кол-во (объем)</w:t>
            </w:r>
          </w:p>
        </w:tc>
      </w:tr>
      <w:tr w:rsidR="00011005" w:rsidRPr="00B34495" w:rsidTr="00CB25BE">
        <w:tc>
          <w:tcPr>
            <w:tcW w:w="567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Значения показателей, которые не могут изменяться:</w:t>
            </w:r>
            <w:r w:rsidRPr="00B34495">
              <w:rPr>
                <w:sz w:val="24"/>
                <w:szCs w:val="24"/>
              </w:rPr>
              <w:t xml:space="preserve"> ______________</w:t>
            </w:r>
          </w:p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Максимальные и (или) минимальные значения показателей:_____________</w:t>
            </w:r>
          </w:p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709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Примечание: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11005" w:rsidRPr="00B34495" w:rsidRDefault="00011005" w:rsidP="00B00A18">
      <w:pPr>
        <w:jc w:val="both"/>
        <w:rPr>
          <w:sz w:val="24"/>
          <w:szCs w:val="24"/>
          <w:u w:val="single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u w:val="single"/>
        </w:rPr>
        <w:sectPr w:rsidR="00011005" w:rsidRPr="00B34495" w:rsidSect="00CB25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</w:t>
      </w:r>
      <w:r w:rsidRPr="00B34495">
        <w:rPr>
          <w:sz w:val="24"/>
          <w:szCs w:val="24"/>
        </w:rPr>
        <w:tab/>
        <w:t>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Сравнительная таблица (рекомендуется для заполнения заказчиком)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5953"/>
        <w:gridCol w:w="2411"/>
        <w:gridCol w:w="2126"/>
        <w:gridCol w:w="1985"/>
      </w:tblGrid>
      <w:tr w:rsidR="00011005" w:rsidRPr="00B34495" w:rsidTr="00CB25BE">
        <w:trPr>
          <w:trHeight w:val="1373"/>
        </w:trPr>
        <w:tc>
          <w:tcPr>
            <w:tcW w:w="567" w:type="dxa"/>
            <w:vMerge w:val="restart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3" w:type="dxa"/>
            <w:vMerge w:val="restart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  <w:tc>
          <w:tcPr>
            <w:tcW w:w="6522" w:type="dxa"/>
            <w:gridSpan w:val="3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</w:tr>
      <w:tr w:rsidR="00011005" w:rsidRPr="00B34495" w:rsidTr="00CB25BE">
        <w:trPr>
          <w:trHeight w:val="1693"/>
        </w:trPr>
        <w:tc>
          <w:tcPr>
            <w:tcW w:w="567" w:type="dxa"/>
            <w:vMerge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Наименование производителя №1:____________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Торговая марка:_________</w:t>
            </w:r>
          </w:p>
        </w:tc>
        <w:tc>
          <w:tcPr>
            <w:tcW w:w="2126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Наименование производителя №2:_________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Торговая марка:______</w:t>
            </w: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Наименование производителя №3:__________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Торговая марка:________</w:t>
            </w:r>
          </w:p>
        </w:tc>
      </w:tr>
      <w:tr w:rsidR="00011005" w:rsidRPr="00B34495" w:rsidTr="00CB25BE">
        <w:trPr>
          <w:trHeight w:val="594"/>
        </w:trPr>
        <w:tc>
          <w:tcPr>
            <w:tcW w:w="567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Значения показателей, которые не могут изменяться:________</w:t>
            </w:r>
          </w:p>
        </w:tc>
        <w:tc>
          <w:tcPr>
            <w:tcW w:w="2411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606"/>
        </w:trPr>
        <w:tc>
          <w:tcPr>
            <w:tcW w:w="567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11005" w:rsidRPr="00B34495" w:rsidRDefault="00011005" w:rsidP="00CB25BE">
            <w:pPr>
              <w:spacing w:line="100" w:lineRule="atLeast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Максимальные и (или) минимальные значения показателей:___________</w:t>
            </w:r>
          </w:p>
        </w:tc>
        <w:tc>
          <w:tcPr>
            <w:tcW w:w="2411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…</w:t>
            </w:r>
          </w:p>
        </w:tc>
        <w:tc>
          <w:tcPr>
            <w:tcW w:w="184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ind w:left="-284"/>
        <w:jc w:val="both"/>
        <w:rPr>
          <w:sz w:val="24"/>
          <w:szCs w:val="24"/>
        </w:rPr>
      </w:pPr>
    </w:p>
    <w:p w:rsidR="00011005" w:rsidRPr="00B34495" w:rsidRDefault="00011005" w:rsidP="00B00A18">
      <w:pPr>
        <w:ind w:left="-284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Примечание: Данную таблицу рекомендуется предоставлять в составе заявки в целях подтверждения отсутствия нарушений ст.17 Федерального закона от 26.07.2006 №135-ФЗ  «О защите конкуренции».</w:t>
      </w:r>
    </w:p>
    <w:p w:rsidR="00011005" w:rsidRPr="00B34495" w:rsidRDefault="00011005" w:rsidP="00B00A18">
      <w:pPr>
        <w:ind w:left="-284"/>
        <w:jc w:val="both"/>
        <w:rPr>
          <w:sz w:val="24"/>
          <w:szCs w:val="24"/>
        </w:rPr>
      </w:pPr>
    </w:p>
    <w:p w:rsidR="00011005" w:rsidRPr="00B34495" w:rsidRDefault="00011005" w:rsidP="00B00A18">
      <w:pPr>
        <w:ind w:left="-284"/>
        <w:jc w:val="both"/>
        <w:rPr>
          <w:sz w:val="24"/>
          <w:szCs w:val="24"/>
        </w:rPr>
      </w:pPr>
    </w:p>
    <w:p w:rsidR="00011005" w:rsidRPr="00B34495" w:rsidRDefault="00011005" w:rsidP="00B00A18">
      <w:pPr>
        <w:ind w:left="-284"/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                                                ______________________________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ind w:left="-284"/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           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ind w:left="-284"/>
        <w:jc w:val="both"/>
        <w:rPr>
          <w:sz w:val="24"/>
          <w:szCs w:val="24"/>
        </w:rPr>
        <w:sectPr w:rsidR="00011005" w:rsidRPr="00B34495" w:rsidSect="00CB25BE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B34495">
        <w:rPr>
          <w:sz w:val="24"/>
          <w:szCs w:val="24"/>
        </w:rPr>
        <w:t xml:space="preserve">                                                   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Информация для включения в документацию о закупке</w:t>
      </w:r>
    </w:p>
    <w:p w:rsidR="00011005" w:rsidRPr="00B34495" w:rsidRDefault="00011005" w:rsidP="00B00A18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3827"/>
      </w:tblGrid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Место доставки  товара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Сроки поставки товара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7177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Требования к гарантийному сроку товара и (или) объему предоставления гарантий его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 (устанавливаются заказчиком при необходимости). </w:t>
            </w:r>
          </w:p>
          <w:p w:rsidR="00011005" w:rsidRPr="00B34495" w:rsidRDefault="00011005" w:rsidP="00CB25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В случае определения поставщика машин и оборудования заказчик устанавливает требования к гарантийному сроку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если это предусмотрено технической документацией на товар.</w:t>
            </w:r>
          </w:p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2899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Перечень документов, подтверждающих соответствие товара,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товару и представление указанных документов необходимо предусмотреть в документации о закупке. При этом не допускается требовать представление указанных документов, если в соответствии с действующим законодательством Российской Федерации они передаются вместе с товаром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564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Условия, запреты и ограничения допуска товаров, происходящих из иностранного государства или группы иностранных государств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1.____________________________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(указать ПРИМЕНЯЮТСЯ /НЕ ПРИМЕНЯЮТСЯ)</w:t>
            </w:r>
          </w:p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2.____________________________</w:t>
            </w:r>
          </w:p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b/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(реквизиты нормативно-правового акта Правительства РФ, устанавливающего условия, запреты и ограничения)</w:t>
            </w:r>
          </w:p>
        </w:tc>
      </w:tr>
      <w:tr w:rsidR="00011005" w:rsidRPr="00B34495" w:rsidTr="00CB25BE">
        <w:trPr>
          <w:trHeight w:val="563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i/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предлагаемого им товара, условиям, запретам и ограничениям, установленным заказчиком в соответствии со </w:t>
            </w:r>
            <w:hyperlink r:id="rId7" w:history="1">
              <w:r w:rsidRPr="00B34495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B34495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8" w:history="1">
              <w:r w:rsidRPr="00B34495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B34495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011005" w:rsidRPr="00B34495" w:rsidRDefault="00011005" w:rsidP="00B00A18">
            <w:pPr>
              <w:rPr>
                <w:i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(Устанавливаются в случаях, определенных Правительством РФ)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center"/>
        <w:rPr>
          <w:b/>
          <w:sz w:val="24"/>
          <w:szCs w:val="24"/>
        </w:rPr>
      </w:pPr>
    </w:p>
    <w:p w:rsidR="00011005" w:rsidRPr="00B34495" w:rsidRDefault="00011005" w:rsidP="00B00A18">
      <w:pPr>
        <w:jc w:val="center"/>
        <w:rPr>
          <w:b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r w:rsidRPr="00B34495">
        <w:br w:type="page"/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sz w:val="24"/>
          <w:szCs w:val="24"/>
        </w:rPr>
        <w:t>О</w:t>
      </w:r>
      <w:r w:rsidRPr="00B34495">
        <w:rPr>
          <w:bCs/>
          <w:sz w:val="24"/>
          <w:szCs w:val="24"/>
        </w:rPr>
        <w:t>боснование начальной (максимальной) цены контракта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3556"/>
        <w:gridCol w:w="6010"/>
      </w:tblGrid>
      <w:tr w:rsidR="00011005" w:rsidRPr="00B34495" w:rsidTr="00CB25BE">
        <w:tc>
          <w:tcPr>
            <w:tcW w:w="4077" w:type="dxa"/>
            <w:gridSpan w:val="2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  <w:tr w:rsidR="00011005" w:rsidRPr="00B34495" w:rsidTr="00CB25BE">
        <w:trPr>
          <w:gridBefore w:val="1"/>
          <w:trHeight w:val="2058"/>
        </w:trPr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11005" w:rsidRPr="00B34495" w:rsidTr="00CB25BE">
        <w:trPr>
          <w:gridBefore w:val="1"/>
        </w:trPr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НМЦК=___________________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B34495">
              <w:rPr>
                <w:i/>
              </w:rPr>
              <w:t>«НМЦК методом сопоставимых рыночных цен (анализа рынка) определяется по формуле:</w:t>
            </w:r>
            <w:bookmarkStart w:id="0" w:name="ZAP2J063K6"/>
            <w:bookmarkEnd w:id="0"/>
          </w:p>
          <w:p w:rsidR="00011005" w:rsidRPr="00B34495" w:rsidRDefault="00011005" w:rsidP="00CB25BE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127873">
              <w:rPr>
                <w:i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126.75pt;height:30.75pt;visibility:visible">
                  <v:imagedata r:id="rId9" o:title=""/>
                </v:shape>
              </w:pict>
            </w:r>
            <w:bookmarkStart w:id="1" w:name="ZAP2OEO3LN"/>
            <w:bookmarkStart w:id="2" w:name="bssPhr122"/>
            <w:bookmarkEnd w:id="1"/>
            <w:bookmarkEnd w:id="2"/>
            <w:r w:rsidRPr="00B34495">
              <w:rPr>
                <w:i/>
              </w:rPr>
              <w:t>,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bookmarkStart w:id="3" w:name="ZAP2OIA3LO"/>
            <w:bookmarkStart w:id="4" w:name="ZAP2OLS3LP"/>
            <w:bookmarkStart w:id="5" w:name="bssPhr123"/>
            <w:bookmarkEnd w:id="3"/>
            <w:bookmarkEnd w:id="4"/>
            <w:bookmarkEnd w:id="5"/>
            <w:r w:rsidRPr="00B34495">
              <w:rPr>
                <w:i/>
              </w:rPr>
              <w:t>где:</w:t>
            </w:r>
            <w:bookmarkStart w:id="6" w:name="ZAP28NE3GU"/>
            <w:bookmarkStart w:id="7" w:name="ZAP2E603IF"/>
            <w:bookmarkEnd w:id="6"/>
            <w:bookmarkEnd w:id="7"/>
            <w:r w:rsidRPr="00127873">
              <w:rPr>
                <w:i/>
                <w:noProof/>
              </w:rPr>
              <w:pict>
                <v:shape id="Рисунок 5" o:spid="_x0000_i1026" type="#_x0000_t75" style="width:105pt;height:20.25pt;visibility:visible">
                  <v:imagedata r:id="rId10" o:title=""/>
                </v:shape>
              </w:pict>
            </w:r>
            <w:bookmarkStart w:id="8" w:name="bssPhr124"/>
            <w:bookmarkEnd w:id="8"/>
            <w:r w:rsidRPr="00B34495">
              <w:rPr>
                <w:i/>
              </w:rPr>
              <w:t>, определяемая методом сопоставимых рыночных цен (анализа рынка);</w:t>
            </w:r>
            <w:bookmarkStart w:id="9" w:name="ZAP2G6I3KQ"/>
            <w:bookmarkStart w:id="10" w:name="ZAP2LL43MB"/>
            <w:bookmarkEnd w:id="9"/>
            <w:bookmarkEnd w:id="10"/>
            <w:r w:rsidRPr="00127873">
              <w:rPr>
                <w:i/>
                <w:noProof/>
              </w:rPr>
              <w:pict>
                <v:shape id="Рисунок 6" o:spid="_x0000_i1027" type="#_x0000_t75" style="width:9.75pt;height:11.25pt;visibility:visible">
                  <v:imagedata r:id="rId11" o:title=""/>
                </v:shape>
              </w:pict>
            </w:r>
            <w:bookmarkStart w:id="11" w:name="bssPhr125"/>
            <w:bookmarkEnd w:id="11"/>
            <w:r w:rsidRPr="00B34495">
              <w:rPr>
                <w:i/>
              </w:rPr>
              <w:t xml:space="preserve"> - количество (объем) закупаемого товара (работы, услуги);</w:t>
            </w:r>
            <w:bookmarkStart w:id="12" w:name="ZAP2MEE3N3"/>
            <w:bookmarkStart w:id="13" w:name="ZAP2RT03OK"/>
            <w:bookmarkEnd w:id="12"/>
            <w:bookmarkEnd w:id="13"/>
            <w:r w:rsidRPr="00127873">
              <w:rPr>
                <w:i/>
                <w:noProof/>
              </w:rPr>
              <w:pict>
                <v:shape id="Рисунок 7" o:spid="_x0000_i1028" type="#_x0000_t75" style="width:9.75pt;height:11.25pt;visibility:visible">
                  <v:imagedata r:id="rId12" o:title=""/>
                </v:shape>
              </w:pict>
            </w:r>
            <w:bookmarkStart w:id="14" w:name="bssPhr126"/>
            <w:bookmarkEnd w:id="14"/>
            <w:r w:rsidRPr="00B34495">
              <w:rPr>
                <w:i/>
              </w:rPr>
              <w:t xml:space="preserve"> - количество значений, используемых в расчете;</w:t>
            </w:r>
            <w:bookmarkStart w:id="15" w:name="ZAP2BCI3K8"/>
            <w:bookmarkStart w:id="16" w:name="ZAP2GR43LP"/>
            <w:bookmarkEnd w:id="15"/>
            <w:bookmarkEnd w:id="16"/>
            <w:r w:rsidRPr="00127873">
              <w:rPr>
                <w:i/>
                <w:noProof/>
              </w:rPr>
              <w:pict>
                <v:shape id="Рисунок 8" o:spid="_x0000_i1029" type="#_x0000_t75" style="width:6.75pt;height:12.75pt;visibility:visible">
                  <v:imagedata r:id="rId13" o:title=""/>
                </v:shape>
              </w:pict>
            </w:r>
            <w:bookmarkStart w:id="17" w:name="bssPhr127"/>
            <w:bookmarkEnd w:id="17"/>
            <w:r w:rsidRPr="00B34495">
              <w:rPr>
                <w:i/>
              </w:rPr>
              <w:t xml:space="preserve"> - номер источника ценовой информации;</w:t>
            </w:r>
            <w:bookmarkStart w:id="18" w:name="ZAP2IAS3MT"/>
            <w:bookmarkStart w:id="19" w:name="ZAP2NPE3OE"/>
            <w:bookmarkEnd w:id="18"/>
            <w:bookmarkEnd w:id="19"/>
            <w:r w:rsidRPr="00127873">
              <w:rPr>
                <w:i/>
                <w:noProof/>
              </w:rPr>
              <w:pict>
                <v:shape id="Рисунок 9" o:spid="_x0000_i1030" type="#_x0000_t75" style="width:15.75pt;height:17.25pt;visibility:visible">
                  <v:imagedata r:id="rId14" o:title=""/>
                </v:shape>
              </w:pict>
            </w:r>
            <w:bookmarkStart w:id="20" w:name="bssPhr128"/>
            <w:bookmarkEnd w:id="20"/>
            <w:r w:rsidRPr="00B34495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127873">
              <w:rPr>
                <w:i/>
                <w:noProof/>
              </w:rPr>
              <w:pict>
                <v:shape id="Рисунок 10" o:spid="_x0000_i1031" type="#_x0000_t75" style="width:6.75pt;height:12.75pt;visibility:visible">
                  <v:imagedata r:id="rId13" o:title=""/>
                </v:shape>
              </w:pict>
            </w:r>
            <w:r w:rsidRPr="00B34495">
              <w:rPr>
                <w:i/>
              </w:rPr>
              <w:t>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НМЦК</w:t>
            </w:r>
            <w:r w:rsidRPr="00B34495">
              <w:rPr>
                <w:i/>
                <w:vertAlign w:val="superscript"/>
              </w:rPr>
              <w:t>рын</w:t>
            </w:r>
            <w:r w:rsidRPr="00B34495">
              <w:rPr>
                <w:i/>
              </w:rPr>
              <w:t>=___________ руб.</w:t>
            </w:r>
            <w:r w:rsidRPr="00B34495">
              <w:t xml:space="preserve"> </w:t>
            </w:r>
            <w:r w:rsidRPr="00B34495">
              <w:rPr>
                <w:i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</w:t>
            </w:r>
            <w:bookmarkStart w:id="21" w:name="ZAP2NRE3NH"/>
            <w:bookmarkStart w:id="22" w:name="ZAP2TA03P2"/>
            <w:bookmarkStart w:id="23" w:name="bssPhr112"/>
            <w:bookmarkEnd w:id="21"/>
            <w:bookmarkEnd w:id="22"/>
            <w:bookmarkEnd w:id="23"/>
            <w:r w:rsidRPr="00B34495">
              <w:rPr>
                <w:i/>
              </w:rPr>
              <w:t xml:space="preserve"> </w:t>
            </w:r>
            <w:r w:rsidRPr="00127873">
              <w:rPr>
                <w:i/>
                <w:noProof/>
              </w:rPr>
              <w:pict>
                <v:shape id="Рисунок 11" o:spid="_x0000_i1032" type="#_x0000_t75" style="width:78.75pt;height:33pt;visibility:visible">
                  <v:imagedata r:id="rId15" o:title=""/>
                </v:shape>
              </w:pic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bookmarkStart w:id="24" w:name="ZAP2TDI3P3"/>
            <w:bookmarkStart w:id="25" w:name="ZAP2TH43P4"/>
            <w:bookmarkStart w:id="26" w:name="bssPhr113"/>
            <w:bookmarkEnd w:id="24"/>
            <w:bookmarkEnd w:id="25"/>
            <w:bookmarkEnd w:id="26"/>
            <w:r w:rsidRPr="00B34495">
              <w:rPr>
                <w:i/>
              </w:rPr>
              <w:t>где:</w:t>
            </w:r>
            <w:bookmarkStart w:id="27" w:name="ZAP2F5G3L9"/>
            <w:bookmarkStart w:id="28" w:name="ZAP2KK23MQ"/>
            <w:bookmarkEnd w:id="27"/>
            <w:bookmarkEnd w:id="28"/>
            <w:r w:rsidRPr="00127873">
              <w:rPr>
                <w:i/>
                <w:noProof/>
              </w:rPr>
              <w:pict>
                <v:shape id="Рисунок 12" o:spid="_x0000_i1033" type="#_x0000_t75" style="width:12pt;height:14.25pt;visibility:visible">
                  <v:imagedata r:id="rId16" o:title=""/>
                </v:shape>
              </w:pict>
            </w:r>
            <w:bookmarkStart w:id="29" w:name="bssPhr114"/>
            <w:bookmarkEnd w:id="29"/>
            <w:r w:rsidRPr="00B34495">
              <w:rPr>
                <w:i/>
              </w:rPr>
              <w:t xml:space="preserve"> - коэффициент вариации;</w:t>
            </w:r>
            <w:bookmarkStart w:id="30" w:name="ZAP2HGA3KE"/>
            <w:bookmarkStart w:id="31" w:name="ZAP2MUS3LV"/>
            <w:bookmarkEnd w:id="30"/>
            <w:bookmarkEnd w:id="31"/>
            <w:r w:rsidRPr="00B34495">
              <w:rPr>
                <w:i/>
              </w:rPr>
              <w:t xml:space="preserve"> </w:t>
            </w:r>
            <w:r w:rsidRPr="00127873">
              <w:rPr>
                <w:i/>
                <w:noProof/>
              </w:rPr>
              <w:pict>
                <v:shape id="Рисунок 13" o:spid="_x0000_i1034" type="#_x0000_t75" style="width:119.25pt;height:39pt;visibility:visible">
                  <v:imagedata r:id="rId17" o:title=""/>
                </v:shape>
              </w:pict>
            </w:r>
            <w:bookmarkStart w:id="32" w:name="bssPhr115"/>
            <w:bookmarkEnd w:id="32"/>
            <w:r w:rsidRPr="00B34495">
              <w:rPr>
                <w:i/>
              </w:rPr>
              <w:t xml:space="preserve"> - среднее квадратичное отклонение;</w:t>
            </w:r>
            <w:bookmarkStart w:id="33" w:name="ZAP2GU43LR"/>
            <w:bookmarkStart w:id="34" w:name="ZAP2MCM3NC"/>
            <w:bookmarkEnd w:id="33"/>
            <w:bookmarkEnd w:id="34"/>
            <w:r w:rsidRPr="00127873">
              <w:rPr>
                <w:i/>
                <w:noProof/>
              </w:rPr>
              <w:pict>
                <v:shape id="Рисунок 14" o:spid="_x0000_i1035" type="#_x0000_t75" style="width:12pt;height:18pt;visibility:visible">
                  <v:imagedata r:id="rId18" o:title=""/>
                </v:shape>
              </w:pict>
            </w:r>
            <w:bookmarkStart w:id="35" w:name="bssPhr116"/>
            <w:bookmarkEnd w:id="35"/>
            <w:r w:rsidRPr="00B34495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bookmarkStart w:id="36" w:name="ZAP2FOE3JI"/>
            <w:bookmarkStart w:id="37" w:name="ZAP2L703L3"/>
            <w:bookmarkEnd w:id="36"/>
            <w:bookmarkEnd w:id="37"/>
            <w:r w:rsidRPr="00127873">
              <w:rPr>
                <w:i/>
                <w:noProof/>
              </w:rPr>
              <w:pict>
                <v:shape id="Рисунок 15" o:spid="_x0000_i1036" type="#_x0000_t75" style="width:9.75pt;height:12.75pt;visibility:visible">
                  <v:imagedata r:id="rId19" o:title=""/>
                </v:shape>
              </w:pict>
            </w:r>
            <w:bookmarkStart w:id="38" w:name="bssPhr117"/>
            <w:bookmarkEnd w:id="38"/>
            <w:r w:rsidRPr="00B34495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bookmarkStart w:id="39" w:name="ZAP2HLU3GS"/>
            <w:bookmarkStart w:id="40" w:name="ZAP2N4G3ID"/>
            <w:bookmarkEnd w:id="39"/>
            <w:bookmarkEnd w:id="40"/>
            <w:r w:rsidRPr="00127873">
              <w:rPr>
                <w:i/>
                <w:noProof/>
              </w:rPr>
              <w:pict>
                <v:shape id="Рисунок 16" o:spid="_x0000_i1037" type="#_x0000_t75" style="width:9.75pt;height:11.25pt;visibility:visible">
                  <v:imagedata r:id="rId12" o:title=""/>
                </v:shape>
              </w:pict>
            </w:r>
            <w:bookmarkStart w:id="41" w:name="bssPhr118"/>
            <w:bookmarkEnd w:id="41"/>
            <w:r w:rsidRPr="00B34495">
              <w:rPr>
                <w:i/>
              </w:rPr>
              <w:t xml:space="preserve"> - количество значений, используемых в расчете.</w:t>
            </w:r>
            <w:bookmarkStart w:id="42" w:name="ZAP1N6A3AU"/>
            <w:bookmarkEnd w:id="42"/>
            <w:r w:rsidRPr="00B34495">
              <w:rPr>
                <w:i/>
              </w:rPr>
              <w:t xml:space="preserve"> 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11005" w:rsidRPr="00B34495" w:rsidTr="00CB25BE">
        <w:trPr>
          <w:gridBefore w:val="1"/>
        </w:trPr>
        <w:tc>
          <w:tcPr>
            <w:tcW w:w="9606" w:type="dxa"/>
            <w:gridSpan w:val="2"/>
          </w:tcPr>
          <w:p w:rsidR="00011005" w:rsidRPr="00B34495" w:rsidRDefault="00011005" w:rsidP="00CB25BE">
            <w:pPr>
              <w:jc w:val="center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Работник контрактной службы/контрактный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управляющий: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(должность)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_______________/______________________/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(подпись/расшифровка подписи)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"__" ______________ 20__ г.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Ф.И.О. исполнителя/контактный телефон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bCs/>
          <w:sz w:val="24"/>
          <w:szCs w:val="24"/>
        </w:rPr>
        <w:t xml:space="preserve"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 </w:t>
      </w:r>
    </w:p>
    <w:p w:rsidR="00011005" w:rsidRPr="00B34495" w:rsidRDefault="00011005" w:rsidP="00B00A18">
      <w:pPr>
        <w:framePr w:w="9645" w:wrap="auto" w:hAnchor="text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  <w:sectPr w:rsidR="00011005" w:rsidRPr="00B34495" w:rsidSect="00CB25B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1005" w:rsidRPr="00B34495" w:rsidRDefault="00011005" w:rsidP="00B00A18">
      <w:pPr>
        <w:jc w:val="right"/>
        <w:rPr>
          <w:bCs/>
          <w:i/>
          <w:sz w:val="24"/>
          <w:szCs w:val="24"/>
        </w:rPr>
      </w:pPr>
      <w:r w:rsidRPr="00B34495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Расчет НМЦК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11005" w:rsidRPr="00B34495" w:rsidTr="00CB25BE">
        <w:trPr>
          <w:trHeight w:val="1557"/>
        </w:trPr>
        <w:tc>
          <w:tcPr>
            <w:tcW w:w="420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4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474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Средняя арифметическая величина цены единицы товара, руб.</w:t>
            </w:r>
          </w:p>
        </w:tc>
        <w:tc>
          <w:tcPr>
            <w:tcW w:w="121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B34495">
              <w:rPr>
                <w:sz w:val="24"/>
                <w:szCs w:val="24"/>
                <w:lang w:val="en-US"/>
              </w:rPr>
              <w:t>V</w:t>
            </w:r>
            <w:r w:rsidRPr="00B34495">
              <w:rPr>
                <w:sz w:val="24"/>
                <w:szCs w:val="24"/>
              </w:rPr>
              <w:t>, %</w:t>
            </w: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70"/>
        </w:trPr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tabs>
          <w:tab w:val="left" w:pos="32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32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_____________________________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011005" w:rsidRPr="00B34495" w:rsidSect="00CB25BE">
          <w:headerReference w:type="default" r:id="rId20"/>
          <w:type w:val="continuous"/>
          <w:pgSz w:w="16840" w:h="11907" w:orient="landscape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Критерии и порядок оценки заявок,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окончательных предложений участников закупки  (лота)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B34495">
        <w:rPr>
          <w:sz w:val="24"/>
          <w:szCs w:val="24"/>
        </w:rPr>
        <w:t>Нестоимостные критерии оценки и их показатели:</w:t>
      </w:r>
    </w:p>
    <w:p w:rsidR="00011005" w:rsidRPr="00B34495" w:rsidRDefault="00011005" w:rsidP="00B00A18">
      <w:pPr>
        <w:pStyle w:val="NoSpacing"/>
        <w:ind w:firstLine="567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p w:rsidR="00011005" w:rsidRPr="00B34495" w:rsidRDefault="00011005" w:rsidP="00B00A18">
      <w:pPr>
        <w:pStyle w:val="NoSpacing"/>
        <w:ind w:firstLine="567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111"/>
        <w:gridCol w:w="4819"/>
      </w:tblGrid>
      <w:tr w:rsidR="00011005" w:rsidRPr="00B34495" w:rsidTr="00CB25BE"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rPr>
                <w:sz w:val="24"/>
                <w:szCs w:val="24"/>
              </w:rPr>
            </w:pPr>
          </w:p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</w:t>
            </w:r>
          </w:p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011005" w:rsidRPr="00B34495" w:rsidTr="00CB25BE"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11005" w:rsidRPr="00B34495" w:rsidTr="00CB25BE">
        <w:trPr>
          <w:trHeight w:val="333"/>
        </w:trPr>
        <w:tc>
          <w:tcPr>
            <w:tcW w:w="959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Качество товаров 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ind w:firstLine="33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959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Функциональные, потребительские свойства товара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ind w:firstLine="33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959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-4645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ind w:firstLine="33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p w:rsidR="00011005" w:rsidRPr="00B34495" w:rsidRDefault="00011005" w:rsidP="00B00A18">
      <w:pPr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9"/>
        <w:gridCol w:w="3635"/>
        <w:gridCol w:w="5385"/>
      </w:tblGrid>
      <w:tr w:rsidR="00011005" w:rsidRPr="00B34495" w:rsidTr="00CB25BE"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</w:t>
            </w:r>
          </w:p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011005" w:rsidRPr="00B34495" w:rsidTr="00CB25BE"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11005" w:rsidRPr="00B34495" w:rsidTr="00CB25BE">
        <w:trPr>
          <w:trHeight w:val="1313"/>
        </w:trPr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Опыт участника по успешной поставке товара сопоставимого характера и объема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 Количество ранее заключенных и исполненных контрактов (договоров) 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 Стоимость каждого из таких контрактов (договоров) не менее __________ рублей.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b/>
                <w:bCs/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3.Иной предмет оценки________________</w:t>
            </w:r>
          </w:p>
        </w:tc>
      </w:tr>
      <w:tr w:rsidR="00011005" w:rsidRPr="00B34495" w:rsidTr="00CB25BE"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Обеспеченность участника закупки трудовыми ресурсами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1.Требования к должностям/специальностям 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2.Количество человек по каждой должности/специальности 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3.Иной предмет оценки_____________________________________</w:t>
            </w:r>
          </w:p>
        </w:tc>
      </w:tr>
      <w:tr w:rsidR="00011005" w:rsidRPr="00B34495" w:rsidTr="00CB25BE">
        <w:trPr>
          <w:trHeight w:val="662"/>
        </w:trPr>
        <w:tc>
          <w:tcPr>
            <w:tcW w:w="959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Деловая репутация участника закупки</w:t>
            </w:r>
          </w:p>
        </w:tc>
        <w:tc>
          <w:tcPr>
            <w:tcW w:w="4819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1.Количество положительных отзывов _____________________________________.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2.Иной предмет оценки_____________________________________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tabs>
          <w:tab w:val="right" w:pos="1026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011005" w:rsidRPr="00B34495" w:rsidSect="00CB25BE">
          <w:type w:val="continuous"/>
          <w:pgSz w:w="11907" w:h="16840"/>
          <w:pgMar w:top="851" w:right="1134" w:bottom="1701" w:left="1134" w:header="720" w:footer="720" w:gutter="0"/>
          <w:cols w:space="720"/>
          <w:titlePg/>
          <w:docGrid w:linePitch="360"/>
        </w:sect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B34495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B34495">
        <w:rPr>
          <w:b/>
          <w:bCs/>
          <w:color w:val="000000"/>
          <w:sz w:val="24"/>
          <w:szCs w:val="28"/>
        </w:rPr>
        <w:t xml:space="preserve">при оформлении заявки на выполнение работ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Описание объекта закупки 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Код по (ОКПД2) ОК 034-2014___________________________________________________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Комплекс работ выполняется в соответствии: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с проектной документацией в составе:_____________________________________________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с рабочей документацией в составе _______________________________________________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color w:val="000000"/>
          <w:spacing w:val="-1"/>
          <w:sz w:val="24"/>
          <w:szCs w:val="24"/>
        </w:rPr>
        <w:t>со сметной документацией в составе:</w:t>
      </w:r>
      <w:r w:rsidRPr="00B34495">
        <w:rPr>
          <w:sz w:val="24"/>
          <w:szCs w:val="24"/>
        </w:rPr>
        <w:t>______________________________________________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 xml:space="preserve">с чертежами в составе:__________________________________________________________ 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и т.д.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Описание материалов и оборудования, 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предполагаемых к использованию при выполнении работ</w:t>
      </w:r>
      <w:r w:rsidRPr="00B34495">
        <w:rPr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4367"/>
        <w:gridCol w:w="1559"/>
        <w:gridCol w:w="1445"/>
      </w:tblGrid>
      <w:tr w:rsidR="00011005" w:rsidRPr="00B34495" w:rsidTr="00CB25BE">
        <w:trPr>
          <w:trHeight w:val="1942"/>
        </w:trPr>
        <w:tc>
          <w:tcPr>
            <w:tcW w:w="567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 xml:space="preserve"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предполагаемого к использованию при выполнении работ потребностям заказчика  </w:t>
            </w:r>
          </w:p>
        </w:tc>
        <w:tc>
          <w:tcPr>
            <w:tcW w:w="1559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№ сметной документации /№ поз. сметы</w:t>
            </w:r>
          </w:p>
        </w:tc>
        <w:tc>
          <w:tcPr>
            <w:tcW w:w="1445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Лист проектной документаии /№ поз.</w:t>
            </w:r>
          </w:p>
        </w:tc>
      </w:tr>
      <w:tr w:rsidR="00011005" w:rsidRPr="00B34495" w:rsidTr="00CB25BE">
        <w:tc>
          <w:tcPr>
            <w:tcW w:w="567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B34495">
              <w:rPr>
                <w:sz w:val="22"/>
                <w:szCs w:val="22"/>
              </w:rPr>
              <w:t xml:space="preserve"> ______________</w:t>
            </w:r>
          </w:p>
        </w:tc>
        <w:tc>
          <w:tcPr>
            <w:tcW w:w="1559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</w:tc>
        <w:tc>
          <w:tcPr>
            <w:tcW w:w="1559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5" w:type="dxa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Примечание: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  <w:t xml:space="preserve"> 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br w:type="page"/>
      </w:r>
    </w:p>
    <w:p w:rsidR="00011005" w:rsidRPr="00B34495" w:rsidRDefault="00011005" w:rsidP="00B00A18">
      <w:pPr>
        <w:jc w:val="right"/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Информация для включения в документацию о закупке</w:t>
      </w:r>
    </w:p>
    <w:p w:rsidR="00011005" w:rsidRPr="00B34495" w:rsidRDefault="00011005" w:rsidP="00B00A18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245"/>
        <w:gridCol w:w="3827"/>
      </w:tblGrid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Место выполнения работ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Срок завершения работ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1120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1F03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Требования к гарантийному сроку работы и (или) объему предоставления гарантий её качества (устанавливаются заказчиком при необходимости)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2899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Перечень документов, подтверждающих соответствие работы,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работе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922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Условия, запреты и ограничения допуска работ, выполняемых иностранными лицами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1.____________________________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(указать ПРИМЕНЯЮТСЯ /НЕ ПРИМЕНЯЮТСЯ)</w:t>
            </w:r>
          </w:p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2.____________________________</w:t>
            </w:r>
          </w:p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(реквизиты нормативно-правового акта Правительства РФ, устанавливающего условия, запреты и ограничения) </w:t>
            </w:r>
          </w:p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563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работ, условиям, запретам и ограничениям, установленным заказчиком в соответствии со </w:t>
            </w:r>
            <w:hyperlink r:id="rId21" w:history="1">
              <w:r w:rsidRPr="00B34495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B34495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2" w:history="1">
              <w:r w:rsidRPr="00B34495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B34495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011005" w:rsidRPr="00B34495" w:rsidRDefault="00011005" w:rsidP="00B00A18">
            <w:pPr>
              <w:rPr>
                <w:i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(Устанавливаются в случаях, определенных Правительством РФ)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3827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sz w:val="24"/>
          <w:szCs w:val="24"/>
        </w:rPr>
        <w:t>О</w:t>
      </w:r>
      <w:r w:rsidRPr="00B34495">
        <w:rPr>
          <w:bCs/>
          <w:sz w:val="24"/>
          <w:szCs w:val="24"/>
        </w:rPr>
        <w:t>боснование начальной (максимальной) цены контракта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011005" w:rsidRPr="00B34495" w:rsidTr="00CB25BE"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2058"/>
        </w:trPr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11005" w:rsidRPr="00B34495" w:rsidRDefault="00011005" w:rsidP="009003F3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11005" w:rsidRPr="00B34495" w:rsidTr="00CB25BE"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НМЦК=___________________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B34495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127873">
              <w:rPr>
                <w:i/>
                <w:noProof/>
              </w:rPr>
              <w:pict>
                <v:shape id="_x0000_i1038" type="#_x0000_t75" style="width:126.75pt;height:30.75pt;visibility:visible">
                  <v:imagedata r:id="rId9" o:title=""/>
                </v:shape>
              </w:pict>
            </w:r>
            <w:r w:rsidRPr="00B34495">
              <w:rPr>
                <w:i/>
              </w:rPr>
              <w:t>,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где:</w:t>
            </w:r>
            <w:r w:rsidRPr="00127873">
              <w:rPr>
                <w:i/>
                <w:noProof/>
              </w:rPr>
              <w:pict>
                <v:shape id="_x0000_i1039" type="#_x0000_t75" style="width:105pt;height:20.25pt;visibility:visible">
                  <v:imagedata r:id="rId10" o:title=""/>
                </v:shape>
              </w:pict>
            </w:r>
            <w:r w:rsidRPr="00B34495">
              <w:rPr>
                <w:i/>
              </w:rPr>
              <w:t>, определяемая методом сопоставимых рыночных цен (анализа рынка);</w:t>
            </w:r>
            <w:r w:rsidRPr="00127873">
              <w:rPr>
                <w:i/>
                <w:noProof/>
              </w:rPr>
              <w:pict>
                <v:shape id="_x0000_i1040" type="#_x0000_t75" style="width:9.75pt;height:11.25pt;visibility:visible">
                  <v:imagedata r:id="rId11" o:title=""/>
                </v:shape>
              </w:pict>
            </w:r>
            <w:r w:rsidRPr="00B34495">
              <w:rPr>
                <w:i/>
              </w:rPr>
              <w:t xml:space="preserve"> - количество (объем) закупаемого товара (работы, услуги);</w:t>
            </w:r>
            <w:r w:rsidRPr="00127873">
              <w:rPr>
                <w:i/>
                <w:noProof/>
              </w:rPr>
              <w:pict>
                <v:shape id="_x0000_i1041" type="#_x0000_t75" style="width:9.75pt;height:11.25pt;visibility:visible">
                  <v:imagedata r:id="rId12" o:title=""/>
                </v:shape>
              </w:pict>
            </w:r>
            <w:r w:rsidRPr="00B34495">
              <w:rPr>
                <w:i/>
              </w:rPr>
              <w:t xml:space="preserve"> - количество значений, используемых в расчете;</w:t>
            </w:r>
            <w:r w:rsidRPr="00127873">
              <w:rPr>
                <w:i/>
                <w:noProof/>
              </w:rPr>
              <w:pict>
                <v:shape id="_x0000_i1042" type="#_x0000_t75" style="width:6.75pt;height:12.75pt;visibility:visible">
                  <v:imagedata r:id="rId13" o:title=""/>
                </v:shape>
              </w:pict>
            </w:r>
            <w:r w:rsidRPr="00B34495">
              <w:rPr>
                <w:i/>
              </w:rPr>
              <w:t xml:space="preserve"> - номер источника ценовой информации;</w:t>
            </w:r>
            <w:r w:rsidRPr="00127873">
              <w:rPr>
                <w:i/>
                <w:noProof/>
              </w:rPr>
              <w:pict>
                <v:shape id="_x0000_i1043" type="#_x0000_t75" style="width:15.75pt;height:17.25pt;visibility:visible">
                  <v:imagedata r:id="rId14" o:title=""/>
                </v:shape>
              </w:pict>
            </w:r>
            <w:r w:rsidRPr="00B34495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127873">
              <w:rPr>
                <w:i/>
                <w:noProof/>
              </w:rPr>
              <w:pict>
                <v:shape id="_x0000_i1044" type="#_x0000_t75" style="width:6.75pt;height:12.75pt;visibility:visible">
                  <v:imagedata r:id="rId13" o:title=""/>
                </v:shape>
              </w:pict>
            </w:r>
            <w:r w:rsidRPr="00B34495">
              <w:rPr>
                <w:i/>
              </w:rPr>
              <w:t>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НМЦК</w:t>
            </w:r>
            <w:r w:rsidRPr="00B34495">
              <w:rPr>
                <w:i/>
                <w:vertAlign w:val="superscript"/>
              </w:rPr>
              <w:t>рын</w:t>
            </w:r>
            <w:r w:rsidRPr="00B34495">
              <w:rPr>
                <w:i/>
              </w:rPr>
              <w:t>=___________ руб.</w:t>
            </w:r>
            <w:r w:rsidRPr="00B34495">
              <w:t xml:space="preserve"> </w:t>
            </w:r>
            <w:r w:rsidRPr="00B34495">
              <w:rPr>
                <w:i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127873">
              <w:rPr>
                <w:i/>
                <w:noProof/>
              </w:rPr>
              <w:pict>
                <v:shape id="_x0000_i1045" type="#_x0000_t75" style="width:78.75pt;height:33pt;visibility:visible">
                  <v:imagedata r:id="rId15" o:title=""/>
                </v:shape>
              </w:pic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B34495">
              <w:rPr>
                <w:i/>
              </w:rPr>
              <w:t>где:</w:t>
            </w:r>
            <w:r w:rsidRPr="00127873">
              <w:rPr>
                <w:i/>
                <w:noProof/>
              </w:rPr>
              <w:pict>
                <v:shape id="_x0000_i1046" type="#_x0000_t75" style="width:12pt;height:14.25pt;visibility:visible">
                  <v:imagedata r:id="rId16" o:title=""/>
                </v:shape>
              </w:pict>
            </w:r>
            <w:r w:rsidRPr="00B34495">
              <w:rPr>
                <w:i/>
              </w:rPr>
              <w:t xml:space="preserve"> - коэффициент вариации; </w:t>
            </w:r>
            <w:r w:rsidRPr="00127873">
              <w:rPr>
                <w:i/>
                <w:noProof/>
              </w:rPr>
              <w:pict>
                <v:shape id="_x0000_i1047" type="#_x0000_t75" style="width:119.25pt;height:39pt;visibility:visible">
                  <v:imagedata r:id="rId17" o:title=""/>
                </v:shape>
              </w:pict>
            </w:r>
            <w:r w:rsidRPr="00B34495">
              <w:rPr>
                <w:i/>
              </w:rPr>
              <w:t xml:space="preserve"> - среднее квадратичное отклонение;</w:t>
            </w:r>
            <w:r w:rsidRPr="00127873">
              <w:rPr>
                <w:i/>
                <w:noProof/>
              </w:rPr>
              <w:pict>
                <v:shape id="_x0000_i1048" type="#_x0000_t75" style="width:12pt;height:18pt;visibility:visible">
                  <v:imagedata r:id="rId18" o:title=""/>
                </v:shape>
              </w:pict>
            </w:r>
            <w:r w:rsidRPr="00B34495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127873">
              <w:rPr>
                <w:i/>
                <w:noProof/>
              </w:rPr>
              <w:pict>
                <v:shape id="_x0000_i1049" type="#_x0000_t75" style="width:9.75pt;height:12.75pt;visibility:visible">
                  <v:imagedata r:id="rId19" o:title=""/>
                </v:shape>
              </w:pict>
            </w:r>
            <w:r w:rsidRPr="00B34495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127873">
              <w:rPr>
                <w:i/>
                <w:noProof/>
              </w:rPr>
              <w:pict>
                <v:shape id="_x0000_i1050" type="#_x0000_t75" style="width:9.75pt;height:11.25pt;visibility:visible">
                  <v:imagedata r:id="rId12" o:title=""/>
                </v:shape>
              </w:pict>
            </w:r>
            <w:r w:rsidRPr="00B34495">
              <w:rPr>
                <w:i/>
              </w:rPr>
              <w:t xml:space="preserve"> - количество значений, используемых в расчете. 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11005" w:rsidRPr="00B34495" w:rsidTr="00CB25BE">
        <w:tc>
          <w:tcPr>
            <w:tcW w:w="9606" w:type="dxa"/>
            <w:gridSpan w:val="2"/>
          </w:tcPr>
          <w:p w:rsidR="00011005" w:rsidRPr="00B34495" w:rsidRDefault="00011005" w:rsidP="00CB25BE">
            <w:pPr>
              <w:jc w:val="center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Работник контрактной службы/контрактный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управляющий: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(должность)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_______________/______________________/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(подпись/расшифровка подписи)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"__" ______________ 20__ г.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Ф.И.О. исполнителя/контактный телефон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jc w:val="both"/>
        <w:sectPr w:rsidR="00011005" w:rsidRPr="00B34495" w:rsidSect="00CB25BE">
          <w:footerReference w:type="default" r:id="rId23"/>
          <w:pgSz w:w="11906" w:h="16838"/>
          <w:pgMar w:top="1134" w:right="850" w:bottom="1134" w:left="1701" w:header="708" w:footer="708" w:gutter="0"/>
          <w:pgNumType w:start="22"/>
          <w:cols w:space="708"/>
          <w:docGrid w:linePitch="360"/>
        </w:sectPr>
      </w:pPr>
      <w:r w:rsidRPr="00B34495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</w:t>
      </w:r>
      <w:r w:rsidRPr="00B34495">
        <w:rPr>
          <w:bCs/>
        </w:rPr>
        <w:t xml:space="preserve">. </w:t>
      </w:r>
    </w:p>
    <w:p w:rsidR="00011005" w:rsidRPr="00B34495" w:rsidRDefault="00011005" w:rsidP="00B00A18">
      <w:pPr>
        <w:jc w:val="right"/>
        <w:rPr>
          <w:bCs/>
          <w:i/>
          <w:sz w:val="24"/>
          <w:szCs w:val="24"/>
        </w:rPr>
      </w:pPr>
      <w:r w:rsidRPr="00B34495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Расчет НМЦК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11005" w:rsidRPr="00B34495" w:rsidTr="00CB25BE">
        <w:trPr>
          <w:trHeight w:val="1557"/>
        </w:trPr>
        <w:tc>
          <w:tcPr>
            <w:tcW w:w="420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4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474" w:type="dxa"/>
            <w:vAlign w:val="center"/>
          </w:tcPr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Средняя арифметическая величина цены единицы работы, руб.</w:t>
            </w:r>
          </w:p>
        </w:tc>
        <w:tc>
          <w:tcPr>
            <w:tcW w:w="121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B34495">
              <w:rPr>
                <w:sz w:val="24"/>
                <w:szCs w:val="24"/>
                <w:lang w:val="en-US"/>
              </w:rPr>
              <w:t>V</w:t>
            </w:r>
            <w:r w:rsidRPr="00B34495">
              <w:rPr>
                <w:sz w:val="24"/>
                <w:szCs w:val="24"/>
              </w:rPr>
              <w:t>, %</w:t>
            </w: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70"/>
        </w:trPr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tabs>
          <w:tab w:val="left" w:pos="32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32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_____________________________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rPr>
          <w:sz w:val="22"/>
          <w:szCs w:val="22"/>
        </w:rPr>
      </w:pPr>
    </w:p>
    <w:p w:rsidR="00011005" w:rsidRPr="00B34495" w:rsidRDefault="00011005" w:rsidP="00B00A18">
      <w:pPr>
        <w:jc w:val="both"/>
        <w:sectPr w:rsidR="00011005" w:rsidRPr="00B34495" w:rsidSect="00CB25BE">
          <w:pgSz w:w="16838" w:h="11906" w:orient="landscape"/>
          <w:pgMar w:top="1134" w:right="850" w:bottom="1134" w:left="1701" w:header="709" w:footer="709" w:gutter="0"/>
          <w:pgNumType w:start="22"/>
          <w:cols w:space="708"/>
          <w:docGrid w:linePitch="360"/>
        </w:sectPr>
      </w:pPr>
    </w:p>
    <w:p w:rsidR="00011005" w:rsidRPr="00B34495" w:rsidRDefault="00011005" w:rsidP="00B00A18">
      <w:pPr>
        <w:ind w:firstLine="720"/>
        <w:jc w:val="right"/>
        <w:rPr>
          <w:i/>
          <w:sz w:val="24"/>
          <w:szCs w:val="24"/>
        </w:rPr>
      </w:pPr>
    </w:p>
    <w:p w:rsidR="00011005" w:rsidRPr="00B34495" w:rsidRDefault="00011005" w:rsidP="00B00A18">
      <w:pPr>
        <w:ind w:firstLine="720"/>
        <w:jc w:val="right"/>
        <w:rPr>
          <w:i/>
          <w:sz w:val="24"/>
          <w:szCs w:val="24"/>
        </w:rPr>
      </w:pPr>
      <w:r w:rsidRPr="00B34495">
        <w:rPr>
          <w:i/>
          <w:sz w:val="24"/>
          <w:szCs w:val="24"/>
        </w:rPr>
        <w:t>Заказчиком может быть выбрана одна из указанных форм</w:t>
      </w:r>
    </w:p>
    <w:p w:rsidR="00011005" w:rsidRPr="00B34495" w:rsidRDefault="00011005" w:rsidP="00B00A18">
      <w:pPr>
        <w:ind w:firstLine="720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20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20"/>
        <w:jc w:val="right"/>
        <w:rPr>
          <w:sz w:val="24"/>
          <w:szCs w:val="24"/>
        </w:rPr>
      </w:pPr>
      <w:r w:rsidRPr="00B34495">
        <w:rPr>
          <w:sz w:val="24"/>
          <w:szCs w:val="24"/>
        </w:rPr>
        <w:t>Форма 1</w:t>
      </w:r>
    </w:p>
    <w:p w:rsidR="00011005" w:rsidRPr="00B34495" w:rsidRDefault="00011005" w:rsidP="00B00A18">
      <w:pPr>
        <w:ind w:firstLine="720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2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Виды работ,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011005" w:rsidRPr="00B34495" w:rsidTr="00CB25BE">
        <w:tc>
          <w:tcPr>
            <w:tcW w:w="54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Наименование видов работ</w:t>
            </w: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both"/>
        <w:rPr>
          <w:sz w:val="24"/>
          <w:szCs w:val="24"/>
          <w:u w:val="single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  <w:r w:rsidRPr="00B34495">
        <w:rPr>
          <w:sz w:val="24"/>
          <w:szCs w:val="24"/>
        </w:rPr>
        <w:t>Форма 2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Подтверждение заказчика о том, что на выполнение работ, являющихся объектом закупки, членство участника закупки в СРО и наличие других лицензий не требуется.</w:t>
      </w:r>
    </w:p>
    <w:p w:rsidR="00011005" w:rsidRPr="00B34495" w:rsidRDefault="00011005" w:rsidP="00B00A18">
      <w:pPr>
        <w:jc w:val="right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Настоящим подтверждаю, что на выполнение работ ________________________________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не требуется наличие документа(ов) (выписки из реестра членов СРО, лицензии и др.), подтверждающих соответствие участника требованиям, установленным пунктом 1 </w:t>
      </w:r>
      <w:hyperlink r:id="rId24" w:history="1">
        <w:r w:rsidRPr="00B34495">
          <w:rPr>
            <w:sz w:val="24"/>
            <w:szCs w:val="24"/>
          </w:rPr>
          <w:t xml:space="preserve">части </w:t>
        </w:r>
      </w:hyperlink>
      <w:r w:rsidRPr="00B34495">
        <w:rPr>
          <w:sz w:val="24"/>
          <w:szCs w:val="24"/>
        </w:rPr>
        <w:t xml:space="preserve">1 </w:t>
      </w:r>
      <w:hyperlink r:id="rId25" w:history="1">
        <w:r w:rsidRPr="00B34495">
          <w:rPr>
            <w:sz w:val="24"/>
            <w:szCs w:val="24"/>
          </w:rPr>
          <w:t>статьи</w:t>
        </w:r>
      </w:hyperlink>
      <w:r w:rsidRPr="00B34495">
        <w:rPr>
          <w:sz w:val="24"/>
          <w:szCs w:val="24"/>
        </w:rPr>
        <w:t xml:space="preserve"> 31 Федерального закона от 05.04.2013 № 44-ФЗ. </w:t>
      </w: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Критерии и порядок оценки заявок,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окончательных предложений участников закупки  (лота)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011005" w:rsidRPr="00B34495" w:rsidRDefault="00011005" w:rsidP="00B00A1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b/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011005" w:rsidRPr="00B34495" w:rsidRDefault="00011005" w:rsidP="00B00A1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rPr>
          <w:sz w:val="24"/>
          <w:szCs w:val="24"/>
        </w:rPr>
      </w:pPr>
      <w:r w:rsidRPr="00B34495">
        <w:rPr>
          <w:sz w:val="24"/>
          <w:szCs w:val="24"/>
        </w:rPr>
        <w:t>Нестоимостные критерии оценки и их показатели:</w:t>
      </w:r>
    </w:p>
    <w:p w:rsidR="00011005" w:rsidRPr="00B34495" w:rsidRDefault="00011005" w:rsidP="00B00A18">
      <w:pPr>
        <w:pStyle w:val="NoSpacing"/>
        <w:ind w:firstLine="709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 xml:space="preserve">Описание предмета оценки, позволяющее определить перечень сведений, за которые будут присваиваться баллы </w:t>
            </w: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Качество работ/услуг 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</w:pPr>
            <w:r w:rsidRPr="00B34495">
              <w:t>№ 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</w:rPr>
            </w:pPr>
            <w:r w:rsidRPr="00B34495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Квалификация трудовых ресурсов (руководителей и ключевых специалистов), предлагаемых для выполнения работ/оказания услуг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 Количество человек __________________.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 Требования к образованию 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3.Стаж работы по специальности _____ лет.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4.Иной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Опыт участника по успешному выполнению работ/оказанию услуг сопоставимого характера и объема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 Количество ранее заключенных и исполненных контрактов (договоров) 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 xml:space="preserve">2. Стоимость каждого из таких контрактов (договоров) не менее ____________ рублей. 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3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 xml:space="preserve"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 необходимых для выполнения работ/ оказания услуг 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1.Наименование и характеристики оборудования 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2.Количество оборудования по каждому наименованию 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4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Обеспеченность участника закупки трудовыми ресурсами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1.Требования к должностям/специальностям 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2.Количество человек по каждой должности/специальности 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5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Деловая репутация участника закупки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1.Количество положительных отзывов 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2.Иной предмет оценки__________________</w:t>
            </w: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B34495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B34495">
        <w:rPr>
          <w:b/>
          <w:bCs/>
          <w:color w:val="000000"/>
          <w:sz w:val="24"/>
          <w:szCs w:val="28"/>
        </w:rPr>
        <w:t xml:space="preserve">при оформлении заявки на оказание услуг 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Описание объекта закупки 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Код по (ОКПД2) ОК 034-2014____________________________________________________</w:t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Комплекс услуг оказывается  в соответствии с заданием на оказание услуг в составе:_______________________________________________________________________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Описание материалов и оборудования, 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предполагаемых к использованию при оказании услуг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12"/>
        <w:gridCol w:w="4367"/>
        <w:gridCol w:w="992"/>
        <w:gridCol w:w="1559"/>
      </w:tblGrid>
      <w:tr w:rsidR="00011005" w:rsidRPr="00B34495" w:rsidTr="00CB25BE">
        <w:trPr>
          <w:trHeight w:val="1667"/>
        </w:trPr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2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товара, предполагаемого к использованию при оказании услуг потребностям заказчика</w:t>
            </w:r>
          </w:p>
        </w:tc>
        <w:tc>
          <w:tcPr>
            <w:tcW w:w="992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Кол-во (объем)</w:t>
            </w:r>
          </w:p>
        </w:tc>
      </w:tr>
      <w:tr w:rsidR="00011005" w:rsidRPr="00B34495" w:rsidTr="00CB25BE">
        <w:tc>
          <w:tcPr>
            <w:tcW w:w="567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</w:t>
            </w:r>
          </w:p>
        </w:tc>
        <w:tc>
          <w:tcPr>
            <w:tcW w:w="2012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B34495">
              <w:rPr>
                <w:sz w:val="22"/>
                <w:szCs w:val="22"/>
              </w:rPr>
              <w:t xml:space="preserve"> ______________</w:t>
            </w:r>
          </w:p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  <w:r w:rsidRPr="00B34495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  <w:p w:rsidR="00011005" w:rsidRPr="00B34495" w:rsidRDefault="00011005" w:rsidP="00CB25BE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</w:t>
            </w:r>
          </w:p>
        </w:tc>
        <w:tc>
          <w:tcPr>
            <w:tcW w:w="2012" w:type="dxa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11005" w:rsidRPr="00B34495" w:rsidRDefault="00011005" w:rsidP="00CB25BE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  <w:r w:rsidRPr="00B34495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012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Примечание: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 </w:t>
      </w:r>
    </w:p>
    <w:p w:rsidR="00011005" w:rsidRPr="00B34495" w:rsidRDefault="00011005" w:rsidP="00B00A18">
      <w:pPr>
        <w:jc w:val="right"/>
      </w:pPr>
      <w:r w:rsidRPr="00B34495">
        <w:br w:type="page"/>
      </w: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Информация для включения в документацию о закупке</w:t>
      </w:r>
    </w:p>
    <w:p w:rsidR="00011005" w:rsidRPr="00B34495" w:rsidRDefault="00011005" w:rsidP="00B00A18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962"/>
        <w:gridCol w:w="4111"/>
      </w:tblGrid>
      <w:tr w:rsidR="00011005" w:rsidRPr="00B34495" w:rsidTr="001E7DBB">
        <w:tc>
          <w:tcPr>
            <w:tcW w:w="675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Содержание необходимой информации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Информация от заказчика для включения в документацию о закупке</w:t>
            </w:r>
          </w:p>
        </w:tc>
      </w:tr>
      <w:tr w:rsidR="00011005" w:rsidRPr="00B34495" w:rsidTr="001E7DBB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Место оказания услуги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График оказания услуг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rPr>
          <w:trHeight w:val="1120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9003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Требования к гарантийному сроку услуги и (или) объему предоставления гарантий её качества (устанавливаются заказчиком при необходимости)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rPr>
          <w:trHeight w:val="2899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Перечень документов, подтверждающих соответствие услуги,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услуге и представление указанных документов необходимо предусмотреть в документации о закупке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rPr>
          <w:trHeight w:val="1676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Условия, запреты и ограничения допуска услуг, оказываемых иностранными лицами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1.____________________________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(указать ПРИМЕНЯЮТСЯ /НЕ ПРИМЕНЯЮТСЯ)</w:t>
            </w:r>
          </w:p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2.____________________________</w:t>
            </w:r>
          </w:p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(реквизиты нормативно-правового акта Правительства РФ, устанавливающего условия, запреты и ограничения) </w:t>
            </w:r>
          </w:p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rPr>
          <w:trHeight w:val="563"/>
        </w:trPr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Перечень документов, подтверждающих соответствие участника и (или) предлагаемых им услуг, условиям, запретам и ограничениям, установленным заказчиком в соответствии со </w:t>
            </w:r>
            <w:hyperlink r:id="rId26" w:history="1">
              <w:r w:rsidRPr="00B34495">
                <w:rPr>
                  <w:color w:val="0000FF"/>
                  <w:sz w:val="24"/>
                  <w:szCs w:val="24"/>
                </w:rPr>
                <w:t>статьей 14</w:t>
              </w:r>
            </w:hyperlink>
            <w:r w:rsidRPr="00B34495">
              <w:rPr>
                <w:sz w:val="24"/>
                <w:szCs w:val="24"/>
              </w:rPr>
              <w:t xml:space="preserve"> Федерального закона от 05.04.2013 № 44-ФЗ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1E7DBB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Дополнительные требования к участникам и исчерпывающий перечень документов, которые должны быть представлены участниками в соответствии с </w:t>
            </w:r>
            <w:hyperlink r:id="rId27" w:history="1">
              <w:r w:rsidRPr="00B34495">
                <w:rPr>
                  <w:color w:val="0000FF"/>
                  <w:sz w:val="24"/>
                  <w:szCs w:val="24"/>
                </w:rPr>
                <w:t>частью 2 статьи 31</w:t>
              </w:r>
            </w:hyperlink>
            <w:r w:rsidRPr="00B34495">
              <w:rPr>
                <w:sz w:val="24"/>
                <w:szCs w:val="24"/>
              </w:rPr>
              <w:t xml:space="preserve">  Федерального закона  от 05.04.2013 №44-ФЗ. </w:t>
            </w:r>
          </w:p>
          <w:p w:rsidR="00011005" w:rsidRPr="00B34495" w:rsidRDefault="00011005" w:rsidP="00B00A18">
            <w:pPr>
              <w:rPr>
                <w:i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(Устанавливаются в случаях, определенных Правительством РФ)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1005" w:rsidRPr="00B34495" w:rsidTr="001E7DBB">
        <w:tc>
          <w:tcPr>
            <w:tcW w:w="675" w:type="dxa"/>
            <w:vAlign w:val="center"/>
          </w:tcPr>
          <w:p w:rsidR="00011005" w:rsidRPr="00B34495" w:rsidRDefault="00011005" w:rsidP="00CB25BE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Дополнительная информация для включения в документацию о закупке</w:t>
            </w:r>
          </w:p>
        </w:tc>
        <w:tc>
          <w:tcPr>
            <w:tcW w:w="4111" w:type="dxa"/>
          </w:tcPr>
          <w:p w:rsidR="00011005" w:rsidRPr="00B34495" w:rsidRDefault="00011005" w:rsidP="00CB25B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bCs/>
        </w:rPr>
      </w:pPr>
      <w:r w:rsidRPr="00B34495">
        <w:br w:type="page"/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sz w:val="24"/>
          <w:szCs w:val="24"/>
        </w:rPr>
        <w:t>О</w:t>
      </w:r>
      <w:r w:rsidRPr="00B34495">
        <w:rPr>
          <w:bCs/>
          <w:sz w:val="24"/>
          <w:szCs w:val="24"/>
        </w:rPr>
        <w:t>боснование начальной (максимальной) цены контракта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011005" w:rsidRPr="00B34495" w:rsidTr="00CB25BE"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2058"/>
        </w:trPr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011005" w:rsidRPr="00B34495" w:rsidRDefault="00011005" w:rsidP="00CB25BE">
            <w:pPr>
              <w:jc w:val="both"/>
              <w:rPr>
                <w:bCs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011005" w:rsidRPr="00B34495" w:rsidTr="00CB25BE">
        <w:tc>
          <w:tcPr>
            <w:tcW w:w="4077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НМЦК=___________________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</w:rPr>
            </w:pPr>
            <w:r w:rsidRPr="00B34495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011005" w:rsidRPr="00B34495" w:rsidRDefault="00011005" w:rsidP="00CB25BE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B34495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B34495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127873">
              <w:rPr>
                <w:i/>
                <w:noProof/>
              </w:rPr>
              <w:pict>
                <v:shape id="_x0000_i1051" type="#_x0000_t75" style="width:126.75pt;height:30.75pt;visibility:visible">
                  <v:imagedata r:id="rId9" o:title=""/>
                </v:shape>
              </w:pict>
            </w:r>
            <w:r w:rsidRPr="00B34495">
              <w:rPr>
                <w:i/>
              </w:rPr>
              <w:t>,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где:</w:t>
            </w:r>
            <w:r w:rsidRPr="00127873">
              <w:rPr>
                <w:i/>
                <w:noProof/>
              </w:rPr>
              <w:pict>
                <v:shape id="_x0000_i1052" type="#_x0000_t75" style="width:105pt;height:20.25pt;visibility:visible">
                  <v:imagedata r:id="rId10" o:title=""/>
                </v:shape>
              </w:pict>
            </w:r>
            <w:r w:rsidRPr="00B34495">
              <w:rPr>
                <w:i/>
              </w:rPr>
              <w:t>, определяемая методом сопоставимых рыночных цен (анализа рынка);</w:t>
            </w:r>
            <w:r w:rsidRPr="00127873">
              <w:rPr>
                <w:i/>
                <w:noProof/>
              </w:rPr>
              <w:pict>
                <v:shape id="_x0000_i1053" type="#_x0000_t75" style="width:9.75pt;height:11.25pt;visibility:visible">
                  <v:imagedata r:id="rId11" o:title=""/>
                </v:shape>
              </w:pict>
            </w:r>
            <w:r w:rsidRPr="00B34495">
              <w:rPr>
                <w:i/>
              </w:rPr>
              <w:t xml:space="preserve"> - количество (объем) закупаемого товара (работы, услуги);</w:t>
            </w:r>
            <w:r w:rsidRPr="00127873">
              <w:rPr>
                <w:i/>
                <w:noProof/>
              </w:rPr>
              <w:pict>
                <v:shape id="_x0000_i1054" type="#_x0000_t75" style="width:9.75pt;height:11.25pt;visibility:visible">
                  <v:imagedata r:id="rId12" o:title=""/>
                </v:shape>
              </w:pict>
            </w:r>
            <w:r w:rsidRPr="00B34495">
              <w:rPr>
                <w:i/>
              </w:rPr>
              <w:t xml:space="preserve"> - количество значений, используемых в расчете;</w:t>
            </w:r>
            <w:r w:rsidRPr="00127873">
              <w:rPr>
                <w:i/>
                <w:noProof/>
              </w:rPr>
              <w:pict>
                <v:shape id="_x0000_i1055" type="#_x0000_t75" style="width:6.75pt;height:12.75pt;visibility:visible">
                  <v:imagedata r:id="rId13" o:title=""/>
                </v:shape>
              </w:pict>
            </w:r>
            <w:r w:rsidRPr="00B34495">
              <w:rPr>
                <w:i/>
              </w:rPr>
              <w:t xml:space="preserve"> - номер источника ценовой информации;</w:t>
            </w:r>
            <w:r w:rsidRPr="00127873">
              <w:rPr>
                <w:i/>
                <w:noProof/>
              </w:rPr>
              <w:pict>
                <v:shape id="_x0000_i1056" type="#_x0000_t75" style="width:15.75pt;height:17.25pt;visibility:visible">
                  <v:imagedata r:id="rId14" o:title=""/>
                </v:shape>
              </w:pict>
            </w:r>
            <w:r w:rsidRPr="00B34495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127873">
              <w:rPr>
                <w:i/>
                <w:noProof/>
              </w:rPr>
              <w:pict>
                <v:shape id="_x0000_i1057" type="#_x0000_t75" style="width:6.75pt;height:12.75pt;visibility:visible">
                  <v:imagedata r:id="rId13" o:title=""/>
                </v:shape>
              </w:pict>
            </w:r>
            <w:r w:rsidRPr="00B34495">
              <w:rPr>
                <w:i/>
              </w:rPr>
              <w:t>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>НМЦК</w:t>
            </w:r>
            <w:r w:rsidRPr="00B34495">
              <w:rPr>
                <w:i/>
                <w:vertAlign w:val="superscript"/>
              </w:rPr>
              <w:t>рын</w:t>
            </w:r>
            <w:r w:rsidRPr="00B34495">
              <w:rPr>
                <w:i/>
              </w:rPr>
              <w:t>=___________ руб.</w:t>
            </w:r>
            <w:r w:rsidRPr="00B34495">
              <w:t xml:space="preserve"> </w:t>
            </w:r>
            <w:r w:rsidRPr="00B34495">
              <w:rPr>
                <w:i/>
              </w:rPr>
              <w:t>Подробный расчет прилагается.</w:t>
            </w:r>
          </w:p>
          <w:p w:rsidR="00011005" w:rsidRPr="00B34495" w:rsidRDefault="00011005" w:rsidP="00CB25BE">
            <w:pPr>
              <w:pStyle w:val="formattext"/>
              <w:spacing w:line="300" w:lineRule="atLeast"/>
              <w:rPr>
                <w:i/>
              </w:rPr>
            </w:pPr>
            <w:r w:rsidRPr="00B34495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127873">
              <w:rPr>
                <w:i/>
                <w:noProof/>
              </w:rPr>
              <w:pict>
                <v:shape id="_x0000_i1058" type="#_x0000_t75" style="width:78.75pt;height:33pt;visibility:visible">
                  <v:imagedata r:id="rId15" o:title=""/>
                </v:shape>
              </w:pict>
            </w:r>
          </w:p>
          <w:p w:rsidR="00011005" w:rsidRPr="00B34495" w:rsidRDefault="00011005" w:rsidP="00CB25BE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B34495">
              <w:rPr>
                <w:i/>
              </w:rPr>
              <w:t>где:</w:t>
            </w:r>
            <w:r w:rsidRPr="00127873">
              <w:rPr>
                <w:i/>
                <w:noProof/>
              </w:rPr>
              <w:pict>
                <v:shape id="_x0000_i1059" type="#_x0000_t75" style="width:12pt;height:14.25pt;visibility:visible">
                  <v:imagedata r:id="rId16" o:title=""/>
                </v:shape>
              </w:pict>
            </w:r>
            <w:r w:rsidRPr="00B34495">
              <w:rPr>
                <w:i/>
              </w:rPr>
              <w:t xml:space="preserve"> - коэффициент вариации; </w:t>
            </w:r>
            <w:r w:rsidRPr="00127873">
              <w:rPr>
                <w:i/>
                <w:noProof/>
              </w:rPr>
              <w:pict>
                <v:shape id="_x0000_i1060" type="#_x0000_t75" style="width:119.25pt;height:39pt;visibility:visible">
                  <v:imagedata r:id="rId17" o:title=""/>
                </v:shape>
              </w:pict>
            </w:r>
            <w:r w:rsidRPr="00B34495">
              <w:rPr>
                <w:i/>
              </w:rPr>
              <w:t xml:space="preserve"> - среднее квадратичное отклонение;</w:t>
            </w:r>
            <w:r w:rsidRPr="00127873">
              <w:rPr>
                <w:i/>
                <w:noProof/>
              </w:rPr>
              <w:pict>
                <v:shape id="_x0000_i1061" type="#_x0000_t75" style="width:12pt;height:18pt;visibility:visible">
                  <v:imagedata r:id="rId18" o:title=""/>
                </v:shape>
              </w:pict>
            </w:r>
            <w:r w:rsidRPr="00B34495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127873">
              <w:rPr>
                <w:i/>
                <w:noProof/>
              </w:rPr>
              <w:pict>
                <v:shape id="_x0000_i1062" type="#_x0000_t75" style="width:9.75pt;height:12.75pt;visibility:visible">
                  <v:imagedata r:id="rId19" o:title=""/>
                </v:shape>
              </w:pict>
            </w:r>
            <w:r w:rsidRPr="00B34495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127873">
              <w:rPr>
                <w:i/>
                <w:noProof/>
              </w:rPr>
              <w:pict>
                <v:shape id="_x0000_i1063" type="#_x0000_t75" style="width:9.75pt;height:11.25pt;visibility:visible">
                  <v:imagedata r:id="rId12" o:title=""/>
                </v:shape>
              </w:pict>
            </w:r>
            <w:r w:rsidRPr="00B34495">
              <w:rPr>
                <w:i/>
              </w:rPr>
              <w:t xml:space="preserve"> - количество значений, используемых в расчете. 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  <w:r w:rsidRPr="00B34495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011005" w:rsidRPr="00B34495" w:rsidTr="00CB25BE">
        <w:tc>
          <w:tcPr>
            <w:tcW w:w="9606" w:type="dxa"/>
            <w:gridSpan w:val="2"/>
          </w:tcPr>
          <w:p w:rsidR="00011005" w:rsidRPr="00B34495" w:rsidRDefault="00011005" w:rsidP="00CB25BE">
            <w:pPr>
              <w:jc w:val="center"/>
              <w:rPr>
                <w:bCs/>
                <w:sz w:val="24"/>
                <w:szCs w:val="24"/>
              </w:rPr>
            </w:pPr>
            <w:r w:rsidRPr="00B34495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011005" w:rsidRPr="00B34495" w:rsidRDefault="00011005" w:rsidP="00CB25BE">
            <w:pPr>
              <w:rPr>
                <w:bCs/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Работник контрактной службы/контрактный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управляющий: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_______________________________________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         (должность)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_______________/______________________/</w:t>
      </w: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     (подпись/расшифровка подписи)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"__" ______________ 20__ г.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 xml:space="preserve">    Ф.И.О. исполнителя/контактный телефон</w:t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rPr>
          <w:bCs/>
          <w:sz w:val="24"/>
          <w:szCs w:val="24"/>
        </w:rPr>
      </w:pPr>
    </w:p>
    <w:p w:rsidR="00011005" w:rsidRPr="00B34495" w:rsidRDefault="00011005" w:rsidP="00B00A18">
      <w:pPr>
        <w:jc w:val="both"/>
        <w:rPr>
          <w:bCs/>
        </w:rPr>
      </w:pPr>
      <w:r w:rsidRPr="00B34495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</w:t>
      </w:r>
    </w:p>
    <w:p w:rsidR="00011005" w:rsidRPr="00B34495" w:rsidRDefault="00011005" w:rsidP="00B00A18">
      <w:pPr>
        <w:rPr>
          <w:bCs/>
        </w:rPr>
      </w:pPr>
    </w:p>
    <w:p w:rsidR="00011005" w:rsidRPr="00B34495" w:rsidRDefault="00011005" w:rsidP="00B00A18">
      <w:pPr>
        <w:rPr>
          <w:bCs/>
        </w:rPr>
      </w:pPr>
    </w:p>
    <w:p w:rsidR="00011005" w:rsidRPr="00B34495" w:rsidRDefault="00011005" w:rsidP="00B00A18">
      <w:pPr>
        <w:rPr>
          <w:bCs/>
        </w:rPr>
        <w:sectPr w:rsidR="00011005" w:rsidRPr="00B34495" w:rsidSect="00CB25BE">
          <w:footerReference w:type="default" r:id="rId28"/>
          <w:type w:val="continuous"/>
          <w:pgSz w:w="11906" w:h="16838"/>
          <w:pgMar w:top="1134" w:right="850" w:bottom="1134" w:left="1701" w:header="708" w:footer="708" w:gutter="0"/>
          <w:pgNumType w:start="11"/>
          <w:cols w:space="708"/>
          <w:docGrid w:linePitch="360"/>
        </w:sectPr>
      </w:pPr>
      <w:r w:rsidRPr="00B34495">
        <w:rPr>
          <w:bCs/>
        </w:rPr>
        <w:t xml:space="preserve"> </w:t>
      </w:r>
    </w:p>
    <w:p w:rsidR="00011005" w:rsidRPr="00B34495" w:rsidRDefault="00011005" w:rsidP="00B00A18">
      <w:pPr>
        <w:rPr>
          <w:sz w:val="22"/>
          <w:szCs w:val="22"/>
        </w:rPr>
      </w:pPr>
    </w:p>
    <w:p w:rsidR="00011005" w:rsidRPr="00B34495" w:rsidRDefault="00011005" w:rsidP="00B00A18">
      <w:pPr>
        <w:jc w:val="right"/>
        <w:rPr>
          <w:bCs/>
          <w:i/>
          <w:sz w:val="24"/>
          <w:szCs w:val="24"/>
        </w:rPr>
      </w:pPr>
      <w:r w:rsidRPr="00B34495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Расчет НМЦК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  <w:r w:rsidRPr="00B34495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011005" w:rsidRPr="00B34495" w:rsidRDefault="00011005" w:rsidP="00B00A18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011005" w:rsidRPr="00B34495" w:rsidTr="00CB25BE">
        <w:trPr>
          <w:trHeight w:val="1557"/>
        </w:trPr>
        <w:tc>
          <w:tcPr>
            <w:tcW w:w="420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4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Коммерческое предложение</w:t>
            </w:r>
          </w:p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исх. №____  от ________ г.</w:t>
            </w:r>
          </w:p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474" w:type="dxa"/>
            <w:vAlign w:val="center"/>
          </w:tcPr>
          <w:p w:rsidR="00011005" w:rsidRPr="00B34495" w:rsidRDefault="00011005" w:rsidP="00B34495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Средняя арифметическая величина цены единицы услуги, руб.</w:t>
            </w:r>
          </w:p>
        </w:tc>
        <w:tc>
          <w:tcPr>
            <w:tcW w:w="1219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011005" w:rsidRPr="00B34495" w:rsidRDefault="00011005" w:rsidP="00112FE0">
            <w:pPr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B34495">
              <w:rPr>
                <w:sz w:val="24"/>
                <w:szCs w:val="24"/>
                <w:lang w:val="en-US"/>
              </w:rPr>
              <w:t>V</w:t>
            </w:r>
            <w:r w:rsidRPr="00B34495">
              <w:rPr>
                <w:sz w:val="24"/>
                <w:szCs w:val="24"/>
              </w:rPr>
              <w:t>, %</w:t>
            </w: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  <w:tr w:rsidR="00011005" w:rsidRPr="00B34495" w:rsidTr="00CB25BE">
        <w:trPr>
          <w:trHeight w:val="70"/>
        </w:trPr>
        <w:tc>
          <w:tcPr>
            <w:tcW w:w="42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tabs>
          <w:tab w:val="left" w:pos="32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tabs>
          <w:tab w:val="left" w:pos="3285"/>
        </w:tabs>
        <w:jc w:val="both"/>
        <w:rPr>
          <w:sz w:val="24"/>
          <w:szCs w:val="24"/>
        </w:rPr>
      </w:pPr>
      <w:r w:rsidRPr="00B34495">
        <w:rPr>
          <w:sz w:val="24"/>
          <w:szCs w:val="24"/>
        </w:rPr>
        <w:t>_____________________________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</w:p>
    <w:p w:rsidR="00011005" w:rsidRPr="00B34495" w:rsidRDefault="00011005" w:rsidP="00B00A18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both"/>
        <w:sectPr w:rsidR="00011005" w:rsidRPr="00B34495" w:rsidSect="00CB25BE">
          <w:pgSz w:w="16838" w:h="11906" w:orient="landscape"/>
          <w:pgMar w:top="1134" w:right="850" w:bottom="1134" w:left="1701" w:header="709" w:footer="709" w:gutter="0"/>
          <w:pgNumType w:start="11"/>
          <w:cols w:space="708"/>
          <w:docGrid w:linePitch="360"/>
        </w:sectPr>
      </w:pPr>
    </w:p>
    <w:p w:rsidR="00011005" w:rsidRPr="00B34495" w:rsidRDefault="00011005" w:rsidP="00B00A18">
      <w:pPr>
        <w:ind w:firstLine="720"/>
        <w:jc w:val="right"/>
        <w:rPr>
          <w:i/>
          <w:sz w:val="24"/>
          <w:szCs w:val="24"/>
        </w:rPr>
      </w:pPr>
      <w:r w:rsidRPr="00B34495">
        <w:rPr>
          <w:i/>
          <w:sz w:val="24"/>
          <w:szCs w:val="24"/>
        </w:rPr>
        <w:t>Заказчиком может быть выбрана одна из указанных форм</w:t>
      </w:r>
    </w:p>
    <w:p w:rsidR="00011005" w:rsidRPr="00B34495" w:rsidRDefault="00011005" w:rsidP="00B00A18">
      <w:pPr>
        <w:ind w:firstLine="708"/>
        <w:jc w:val="right"/>
      </w:pPr>
    </w:p>
    <w:p w:rsidR="00011005" w:rsidRPr="00B34495" w:rsidRDefault="00011005" w:rsidP="00B00A18">
      <w:pPr>
        <w:ind w:firstLine="708"/>
        <w:jc w:val="right"/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  <w:r w:rsidRPr="00B34495">
        <w:rPr>
          <w:sz w:val="24"/>
          <w:szCs w:val="24"/>
        </w:rPr>
        <w:t>Форма 1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FA6911">
      <w:pPr>
        <w:ind w:firstLine="72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Виды услуг,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p w:rsidR="00011005" w:rsidRPr="00B34495" w:rsidRDefault="00011005" w:rsidP="00B00A18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011005" w:rsidRPr="00B34495" w:rsidTr="00CB25BE">
        <w:tc>
          <w:tcPr>
            <w:tcW w:w="540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</w:t>
            </w:r>
          </w:p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011005" w:rsidRPr="00B34495" w:rsidRDefault="00011005" w:rsidP="00CB25BE">
            <w:pPr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Наименование видов услуг</w:t>
            </w: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40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011005" w:rsidRPr="00B34495" w:rsidRDefault="00011005" w:rsidP="00CB25BE">
            <w:pPr>
              <w:jc w:val="both"/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both"/>
        <w:rPr>
          <w:sz w:val="24"/>
          <w:szCs w:val="24"/>
          <w:u w:val="single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  <w:r w:rsidRPr="00B34495">
        <w:rPr>
          <w:sz w:val="24"/>
          <w:szCs w:val="24"/>
        </w:rPr>
        <w:t xml:space="preserve">                                              </w:t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</w:p>
    <w:p w:rsidR="00011005" w:rsidRPr="00B34495" w:rsidRDefault="00011005" w:rsidP="00B00A18">
      <w:pPr>
        <w:ind w:firstLine="708"/>
        <w:jc w:val="right"/>
        <w:rPr>
          <w:sz w:val="24"/>
          <w:szCs w:val="24"/>
        </w:rPr>
      </w:pPr>
      <w:r w:rsidRPr="00B34495">
        <w:rPr>
          <w:sz w:val="24"/>
          <w:szCs w:val="24"/>
        </w:rPr>
        <w:t>Форма 2</w:t>
      </w:r>
    </w:p>
    <w:p w:rsidR="00011005" w:rsidRPr="00B34495" w:rsidRDefault="00011005" w:rsidP="00B00A18">
      <w:pPr>
        <w:ind w:firstLine="708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Подтверждение заказчика о том, что на оказание услуг, являющихся объектом закупки, лицензия не требуется.</w:t>
      </w:r>
    </w:p>
    <w:p w:rsidR="00011005" w:rsidRPr="00B34495" w:rsidRDefault="00011005" w:rsidP="00B00A18">
      <w:pPr>
        <w:jc w:val="right"/>
        <w:rPr>
          <w:sz w:val="24"/>
          <w:szCs w:val="24"/>
        </w:rPr>
      </w:pPr>
    </w:p>
    <w:p w:rsidR="00011005" w:rsidRPr="00B34495" w:rsidRDefault="00011005" w:rsidP="00B00A18">
      <w:pPr>
        <w:jc w:val="right"/>
        <w:rPr>
          <w:sz w:val="24"/>
          <w:szCs w:val="24"/>
        </w:rPr>
      </w:pPr>
    </w:p>
    <w:p w:rsidR="00011005" w:rsidRPr="00B34495" w:rsidRDefault="00011005" w:rsidP="00B00A18">
      <w:pPr>
        <w:jc w:val="right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Настоящим подтверждаю, что на оказание услуг, __________________________________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не требуется наличие документа(ов) (в т.ч. лицензии), подтверждающих соответствие участника требованиям, установленным пунктом 1 </w:t>
      </w:r>
      <w:hyperlink r:id="rId29" w:history="1">
        <w:r w:rsidRPr="00B34495">
          <w:rPr>
            <w:sz w:val="24"/>
            <w:szCs w:val="24"/>
          </w:rPr>
          <w:t xml:space="preserve">части </w:t>
        </w:r>
      </w:hyperlink>
      <w:r w:rsidRPr="00B34495">
        <w:rPr>
          <w:sz w:val="24"/>
          <w:szCs w:val="24"/>
        </w:rPr>
        <w:t xml:space="preserve">1 </w:t>
      </w:r>
      <w:hyperlink r:id="rId30" w:history="1">
        <w:r w:rsidRPr="00B34495">
          <w:rPr>
            <w:sz w:val="24"/>
            <w:szCs w:val="24"/>
          </w:rPr>
          <w:t>статьи</w:t>
        </w:r>
      </w:hyperlink>
      <w:r w:rsidRPr="00B34495">
        <w:rPr>
          <w:sz w:val="24"/>
          <w:szCs w:val="24"/>
        </w:rPr>
        <w:t xml:space="preserve"> 31 Федерального закона   от 05.04.2013 № 44-ФЗ. </w:t>
      </w: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both"/>
        <w:rPr>
          <w:sz w:val="24"/>
          <w:szCs w:val="24"/>
          <w:u w:val="single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ab/>
      </w:r>
    </w:p>
    <w:p w:rsidR="00011005" w:rsidRPr="00B34495" w:rsidRDefault="00011005" w:rsidP="00B00A18">
      <w:pPr>
        <w:jc w:val="center"/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Критерии и порядок оценки заявок,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окончательных предложений участников закупки  (лота)</w:t>
      </w: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34495">
        <w:rPr>
          <w:b/>
          <w:sz w:val="24"/>
          <w:szCs w:val="24"/>
        </w:rPr>
        <w:t>в соответствии со статьей 32 Федерального закона от 05.04.2013 №44-ФЗ.</w:t>
      </w:r>
    </w:p>
    <w:p w:rsidR="00011005" w:rsidRPr="00B34495" w:rsidRDefault="00011005" w:rsidP="00B00A1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b/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34495">
        <w:rPr>
          <w:sz w:val="24"/>
          <w:szCs w:val="24"/>
        </w:rPr>
        <w:t xml:space="preserve">При заполнении данного приложения заказчик выбирает необходимый ему нестоимостной критерий оценки и в соответствующей графе (столбец 3) указывает перечень сведений и их количественное значение, за которые будут присваиваться баллы. </w:t>
      </w:r>
    </w:p>
    <w:p w:rsidR="00011005" w:rsidRPr="00B34495" w:rsidRDefault="00011005" w:rsidP="00B00A1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11005" w:rsidRPr="00B34495" w:rsidRDefault="00011005" w:rsidP="00B00A18">
      <w:pPr>
        <w:autoSpaceDE w:val="0"/>
        <w:autoSpaceDN w:val="0"/>
        <w:adjustRightInd w:val="0"/>
        <w:rPr>
          <w:sz w:val="24"/>
          <w:szCs w:val="24"/>
        </w:rPr>
      </w:pPr>
      <w:r w:rsidRPr="00B34495">
        <w:rPr>
          <w:sz w:val="24"/>
          <w:szCs w:val="24"/>
        </w:rPr>
        <w:t>Нестоимостные критерии оценки и их показатели:</w:t>
      </w:r>
    </w:p>
    <w:p w:rsidR="00011005" w:rsidRPr="00B34495" w:rsidRDefault="00011005" w:rsidP="00B00A18">
      <w:pPr>
        <w:pStyle w:val="NoSpacing"/>
        <w:ind w:firstLine="709"/>
        <w:jc w:val="both"/>
        <w:rPr>
          <w:sz w:val="24"/>
          <w:szCs w:val="24"/>
        </w:rPr>
      </w:pPr>
      <w:r w:rsidRPr="00B34495">
        <w:rPr>
          <w:sz w:val="24"/>
          <w:szCs w:val="24"/>
        </w:rPr>
        <w:t>а) качественные, функциональные и экологические характеристики объекта закупки: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 xml:space="preserve">Описание предмета оценки, позволяющее определить перечень сведений, за которые будут присваиваться баллы </w:t>
            </w: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B344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4495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 xml:space="preserve">Качество работ/услуг 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ind w:firstLine="34"/>
              <w:rPr>
                <w:sz w:val="24"/>
                <w:szCs w:val="24"/>
              </w:rPr>
            </w:pPr>
            <w:r w:rsidRPr="00B34495">
              <w:rPr>
                <w:sz w:val="24"/>
                <w:szCs w:val="24"/>
              </w:rPr>
              <w:t>Соответствие экологическим нормам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4"/>
                <w:szCs w:val="24"/>
              </w:rPr>
            </w:pP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jc w:val="both"/>
        <w:rPr>
          <w:sz w:val="24"/>
          <w:szCs w:val="24"/>
        </w:rPr>
      </w:pPr>
      <w:r w:rsidRPr="00B34495">
        <w:rPr>
          <w:sz w:val="24"/>
          <w:szCs w:val="24"/>
        </w:rPr>
        <w:t>б) 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 (договора), и деловой репутации, специалистов и иных работников определенного уровня квалификации: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111"/>
        <w:gridCol w:w="4962"/>
      </w:tblGrid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</w:pPr>
            <w:r w:rsidRPr="00B34495">
              <w:t>№ п/п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ind w:right="34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Наименование показателя критерия оценки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Описание предмета оценки, позволяющее определить перечень сведений, за которые будут присваиваться баллы</w:t>
            </w:r>
          </w:p>
        </w:tc>
      </w:tr>
      <w:tr w:rsidR="00011005" w:rsidRPr="00B34495" w:rsidTr="00CB25BE">
        <w:tc>
          <w:tcPr>
            <w:tcW w:w="567" w:type="dxa"/>
          </w:tcPr>
          <w:p w:rsidR="00011005" w:rsidRPr="00B34495" w:rsidRDefault="00011005" w:rsidP="00CB25BE">
            <w:pPr>
              <w:pStyle w:val="NoSpacing"/>
              <w:jc w:val="center"/>
              <w:rPr>
                <w:b/>
              </w:rPr>
            </w:pPr>
            <w:r w:rsidRPr="00B34495">
              <w:rPr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34495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1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Квалификация трудовых ресурсов (руководителей и ключевых специалистов), предлагаемых для выполнения работ/оказания услуг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 Количество человек __________________.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 Требования к образованию 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3.Стаж работы по специальности _____ лет.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4.Иной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2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Опыт участника по успешному выполнению работ/оказанию услуг сопоставимого характера и объема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 Количество ранее заключенных и исполненных контрактов (договоров) 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 xml:space="preserve">2. Стоимость каждого из таких контрактов (договоров) не менее ____________ рублей. 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3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 xml:space="preserve"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 необходимых для выполнения работ/ оказания услуг 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1.Наименование и характеристики оборудования 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2.Количество оборудования по каждому наименованию 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4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Обеспеченность участника закупки трудовыми ресурсами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1.Требования к должностям/специальностям 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2.Количество человек по каждой должности/специальности ______________.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3.Иной предмет оценки__________________</w:t>
            </w:r>
          </w:p>
        </w:tc>
      </w:tr>
      <w:tr w:rsidR="00011005" w:rsidRPr="00B34495" w:rsidTr="00CB25BE">
        <w:tc>
          <w:tcPr>
            <w:tcW w:w="567" w:type="dxa"/>
            <w:vAlign w:val="center"/>
          </w:tcPr>
          <w:p w:rsidR="00011005" w:rsidRPr="00B34495" w:rsidRDefault="00011005" w:rsidP="00CB25BE">
            <w:pPr>
              <w:pStyle w:val="NoSpacing"/>
              <w:jc w:val="center"/>
            </w:pPr>
            <w:r w:rsidRPr="00B34495">
              <w:t>5</w:t>
            </w:r>
          </w:p>
        </w:tc>
        <w:tc>
          <w:tcPr>
            <w:tcW w:w="4111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Деловая репутация участника закупки</w:t>
            </w:r>
          </w:p>
        </w:tc>
        <w:tc>
          <w:tcPr>
            <w:tcW w:w="4962" w:type="dxa"/>
            <w:vAlign w:val="center"/>
          </w:tcPr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1.Количество положительных отзывов _____.</w:t>
            </w:r>
          </w:p>
          <w:p w:rsidR="00011005" w:rsidRPr="00B34495" w:rsidRDefault="00011005" w:rsidP="00CB25BE">
            <w:pPr>
              <w:tabs>
                <w:tab w:val="left" w:pos="480"/>
              </w:tabs>
              <w:rPr>
                <w:sz w:val="22"/>
                <w:szCs w:val="22"/>
              </w:rPr>
            </w:pPr>
            <w:r w:rsidRPr="00B34495">
              <w:rPr>
                <w:sz w:val="22"/>
                <w:szCs w:val="22"/>
              </w:rPr>
              <w:t>2.Иной предмет оценки__________________</w:t>
            </w:r>
          </w:p>
        </w:tc>
      </w:tr>
    </w:tbl>
    <w:p w:rsidR="00011005" w:rsidRPr="00B34495" w:rsidRDefault="00011005" w:rsidP="00B00A18">
      <w:pPr>
        <w:rPr>
          <w:sz w:val="24"/>
          <w:szCs w:val="24"/>
        </w:rPr>
      </w:pPr>
    </w:p>
    <w:p w:rsidR="00011005" w:rsidRPr="00B34495" w:rsidRDefault="00011005" w:rsidP="00B00A18">
      <w:pPr>
        <w:rPr>
          <w:sz w:val="24"/>
          <w:szCs w:val="24"/>
        </w:rPr>
      </w:pPr>
      <w:r w:rsidRPr="00B34495">
        <w:rPr>
          <w:sz w:val="24"/>
          <w:szCs w:val="24"/>
        </w:rPr>
        <w:t>______________________</w:t>
      </w:r>
      <w:r w:rsidRPr="00B34495">
        <w:rPr>
          <w:sz w:val="24"/>
          <w:szCs w:val="24"/>
        </w:rPr>
        <w:tab/>
      </w:r>
      <w:r w:rsidRPr="00B34495">
        <w:rPr>
          <w:sz w:val="24"/>
          <w:szCs w:val="24"/>
        </w:rPr>
        <w:tab/>
        <w:t xml:space="preserve">                     ___________________________</w:t>
      </w:r>
      <w:r w:rsidRPr="00B34495">
        <w:rPr>
          <w:sz w:val="24"/>
          <w:szCs w:val="24"/>
        </w:rPr>
        <w:tab/>
      </w:r>
    </w:p>
    <w:p w:rsidR="00011005" w:rsidRPr="00B15EA1" w:rsidRDefault="00011005" w:rsidP="00B00A18">
      <w:pPr>
        <w:autoSpaceDE w:val="0"/>
        <w:autoSpaceDN w:val="0"/>
        <w:adjustRightInd w:val="0"/>
        <w:rPr>
          <w:sz w:val="24"/>
          <w:szCs w:val="24"/>
        </w:rPr>
      </w:pPr>
      <w:r w:rsidRPr="00B34495">
        <w:rPr>
          <w:sz w:val="24"/>
          <w:szCs w:val="24"/>
        </w:rPr>
        <w:t>Ф.И.О. руководителя Заказчика</w:t>
      </w:r>
      <w:r w:rsidRPr="00B34495">
        <w:rPr>
          <w:sz w:val="24"/>
          <w:szCs w:val="24"/>
        </w:rPr>
        <w:tab/>
        <w:t xml:space="preserve">                  </w:t>
      </w:r>
      <w:r w:rsidRPr="00B34495">
        <w:rPr>
          <w:b/>
          <w:sz w:val="24"/>
          <w:szCs w:val="24"/>
        </w:rPr>
        <w:t>Подпись</w:t>
      </w:r>
      <w:r w:rsidRPr="00B34495">
        <w:rPr>
          <w:sz w:val="24"/>
          <w:szCs w:val="24"/>
        </w:rPr>
        <w:t xml:space="preserve"> руководителя Заказчика</w:t>
      </w:r>
    </w:p>
    <w:sectPr w:rsidR="00011005" w:rsidRPr="00B15EA1" w:rsidSect="002A6F3E">
      <w:headerReference w:type="default" r:id="rId31"/>
      <w:pgSz w:w="11907" w:h="16840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005" w:rsidRDefault="00011005">
      <w:r>
        <w:separator/>
      </w:r>
    </w:p>
  </w:endnote>
  <w:endnote w:type="continuationSeparator" w:id="1">
    <w:p w:rsidR="00011005" w:rsidRDefault="00011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05" w:rsidRDefault="000110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05" w:rsidRDefault="000110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005" w:rsidRDefault="00011005">
      <w:r>
        <w:separator/>
      </w:r>
    </w:p>
  </w:footnote>
  <w:footnote w:type="continuationSeparator" w:id="1">
    <w:p w:rsidR="00011005" w:rsidRDefault="00011005">
      <w:r>
        <w:continuationSeparator/>
      </w:r>
    </w:p>
  </w:footnote>
  <w:footnote w:id="2">
    <w:p w:rsidR="00011005" w:rsidRDefault="00011005" w:rsidP="00B00A1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651C5">
        <w:t>Данные формы приложений к заявке носят рекомендательный характер, заказчики вправе представить в составе заявки приложения, соответствующие требованиям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в иной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05" w:rsidRDefault="00011005" w:rsidP="00D33A69">
    <w:pPr>
      <w:pStyle w:val="Header"/>
      <w:framePr w:wrap="auto" w:vAnchor="text" w:hAnchor="margin" w:xAlign="center" w:y="1"/>
      <w:rPr>
        <w:rStyle w:val="PageNumber"/>
      </w:rPr>
    </w:pPr>
  </w:p>
  <w:p w:rsidR="00011005" w:rsidRDefault="000110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005" w:rsidRDefault="00011005" w:rsidP="00D33A69">
    <w:pPr>
      <w:pStyle w:val="Header"/>
      <w:framePr w:wrap="auto" w:vAnchor="text" w:hAnchor="margin" w:xAlign="center" w:y="1"/>
      <w:rPr>
        <w:rStyle w:val="PageNumber"/>
      </w:rPr>
    </w:pPr>
  </w:p>
  <w:p w:rsidR="00011005" w:rsidRDefault="000110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BA3"/>
    <w:multiLevelType w:val="hybridMultilevel"/>
    <w:tmpl w:val="F39E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6B20D1"/>
    <w:multiLevelType w:val="multilevel"/>
    <w:tmpl w:val="FF68E2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84AB3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BC6FC2"/>
    <w:multiLevelType w:val="hybridMultilevel"/>
    <w:tmpl w:val="38FE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58B14DE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054F55"/>
    <w:multiLevelType w:val="hybridMultilevel"/>
    <w:tmpl w:val="EEFC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EF45E8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067E8"/>
    <w:rsid w:val="00011005"/>
    <w:rsid w:val="000159D9"/>
    <w:rsid w:val="00022A91"/>
    <w:rsid w:val="00033792"/>
    <w:rsid w:val="00033CA8"/>
    <w:rsid w:val="0003611E"/>
    <w:rsid w:val="00041089"/>
    <w:rsid w:val="0005135E"/>
    <w:rsid w:val="00053F43"/>
    <w:rsid w:val="0005451F"/>
    <w:rsid w:val="000561AB"/>
    <w:rsid w:val="000575D8"/>
    <w:rsid w:val="0006168F"/>
    <w:rsid w:val="00063C4C"/>
    <w:rsid w:val="00066CA9"/>
    <w:rsid w:val="000726A9"/>
    <w:rsid w:val="000752E4"/>
    <w:rsid w:val="0007658D"/>
    <w:rsid w:val="00080159"/>
    <w:rsid w:val="0008238E"/>
    <w:rsid w:val="00091087"/>
    <w:rsid w:val="000A046C"/>
    <w:rsid w:val="000A3C99"/>
    <w:rsid w:val="000B4397"/>
    <w:rsid w:val="000B65B0"/>
    <w:rsid w:val="000C0B42"/>
    <w:rsid w:val="000D2764"/>
    <w:rsid w:val="000D2C2D"/>
    <w:rsid w:val="000D4195"/>
    <w:rsid w:val="000D7B93"/>
    <w:rsid w:val="000E27BD"/>
    <w:rsid w:val="000E35E1"/>
    <w:rsid w:val="000E41B7"/>
    <w:rsid w:val="000E7D79"/>
    <w:rsid w:val="000F23F9"/>
    <w:rsid w:val="000F48F2"/>
    <w:rsid w:val="000F5A2B"/>
    <w:rsid w:val="00103B51"/>
    <w:rsid w:val="00107FC2"/>
    <w:rsid w:val="00112FE0"/>
    <w:rsid w:val="0011316E"/>
    <w:rsid w:val="00116463"/>
    <w:rsid w:val="00121C75"/>
    <w:rsid w:val="00122368"/>
    <w:rsid w:val="00124534"/>
    <w:rsid w:val="00125BDB"/>
    <w:rsid w:val="00127789"/>
    <w:rsid w:val="00127873"/>
    <w:rsid w:val="00132201"/>
    <w:rsid w:val="00134691"/>
    <w:rsid w:val="001347DE"/>
    <w:rsid w:val="00137342"/>
    <w:rsid w:val="001459E0"/>
    <w:rsid w:val="00146924"/>
    <w:rsid w:val="00146CB5"/>
    <w:rsid w:val="001474BC"/>
    <w:rsid w:val="00151A8B"/>
    <w:rsid w:val="00153813"/>
    <w:rsid w:val="001540DD"/>
    <w:rsid w:val="001551E6"/>
    <w:rsid w:val="00155A7A"/>
    <w:rsid w:val="001618A8"/>
    <w:rsid w:val="00164A18"/>
    <w:rsid w:val="00167EC3"/>
    <w:rsid w:val="00174FAF"/>
    <w:rsid w:val="00177BD4"/>
    <w:rsid w:val="00177F14"/>
    <w:rsid w:val="0018163F"/>
    <w:rsid w:val="0018221E"/>
    <w:rsid w:val="00183101"/>
    <w:rsid w:val="00183DA4"/>
    <w:rsid w:val="00187174"/>
    <w:rsid w:val="0019472A"/>
    <w:rsid w:val="001979A9"/>
    <w:rsid w:val="00197A27"/>
    <w:rsid w:val="001B3294"/>
    <w:rsid w:val="001B5012"/>
    <w:rsid w:val="001B775A"/>
    <w:rsid w:val="001C40ED"/>
    <w:rsid w:val="001C5B5A"/>
    <w:rsid w:val="001D3CEB"/>
    <w:rsid w:val="001E24C3"/>
    <w:rsid w:val="001E7DBB"/>
    <w:rsid w:val="001F0378"/>
    <w:rsid w:val="001F303B"/>
    <w:rsid w:val="00207220"/>
    <w:rsid w:val="00207715"/>
    <w:rsid w:val="00211976"/>
    <w:rsid w:val="00213A9E"/>
    <w:rsid w:val="002322EC"/>
    <w:rsid w:val="00232504"/>
    <w:rsid w:val="00232961"/>
    <w:rsid w:val="00233609"/>
    <w:rsid w:val="0023490B"/>
    <w:rsid w:val="00243FFC"/>
    <w:rsid w:val="002462FE"/>
    <w:rsid w:val="002472A3"/>
    <w:rsid w:val="00253FE1"/>
    <w:rsid w:val="00260B3C"/>
    <w:rsid w:val="00273A38"/>
    <w:rsid w:val="00276D63"/>
    <w:rsid w:val="00276D8F"/>
    <w:rsid w:val="00277C0D"/>
    <w:rsid w:val="00280A36"/>
    <w:rsid w:val="0029207A"/>
    <w:rsid w:val="002923C5"/>
    <w:rsid w:val="00294924"/>
    <w:rsid w:val="00297CFF"/>
    <w:rsid w:val="002A019A"/>
    <w:rsid w:val="002A1A24"/>
    <w:rsid w:val="002A2812"/>
    <w:rsid w:val="002A3069"/>
    <w:rsid w:val="002A6F3E"/>
    <w:rsid w:val="002A7928"/>
    <w:rsid w:val="002A79A0"/>
    <w:rsid w:val="002B001F"/>
    <w:rsid w:val="002C2010"/>
    <w:rsid w:val="002C42FF"/>
    <w:rsid w:val="002C4D96"/>
    <w:rsid w:val="002D0920"/>
    <w:rsid w:val="002D3A2C"/>
    <w:rsid w:val="002D5369"/>
    <w:rsid w:val="002E1C44"/>
    <w:rsid w:val="002E1C4E"/>
    <w:rsid w:val="002E6845"/>
    <w:rsid w:val="002F7182"/>
    <w:rsid w:val="00301A91"/>
    <w:rsid w:val="00302D11"/>
    <w:rsid w:val="00305C3F"/>
    <w:rsid w:val="00312E16"/>
    <w:rsid w:val="00314A7C"/>
    <w:rsid w:val="00315292"/>
    <w:rsid w:val="00315CB4"/>
    <w:rsid w:val="00320700"/>
    <w:rsid w:val="00324819"/>
    <w:rsid w:val="003249E9"/>
    <w:rsid w:val="00332B03"/>
    <w:rsid w:val="00332F4E"/>
    <w:rsid w:val="003442AA"/>
    <w:rsid w:val="00354BD0"/>
    <w:rsid w:val="003550BB"/>
    <w:rsid w:val="00355728"/>
    <w:rsid w:val="00362EB7"/>
    <w:rsid w:val="00366517"/>
    <w:rsid w:val="00371711"/>
    <w:rsid w:val="00373664"/>
    <w:rsid w:val="00374F3A"/>
    <w:rsid w:val="00376082"/>
    <w:rsid w:val="003814AA"/>
    <w:rsid w:val="00382441"/>
    <w:rsid w:val="00391353"/>
    <w:rsid w:val="0039282A"/>
    <w:rsid w:val="00397414"/>
    <w:rsid w:val="003976D7"/>
    <w:rsid w:val="003A2C5B"/>
    <w:rsid w:val="003A3238"/>
    <w:rsid w:val="003A41F0"/>
    <w:rsid w:val="003A53B4"/>
    <w:rsid w:val="003C0937"/>
    <w:rsid w:val="003C56BC"/>
    <w:rsid w:val="003C7BE8"/>
    <w:rsid w:val="003D13E9"/>
    <w:rsid w:val="003D58DD"/>
    <w:rsid w:val="003D774D"/>
    <w:rsid w:val="003E34CD"/>
    <w:rsid w:val="003E49CC"/>
    <w:rsid w:val="003E4F20"/>
    <w:rsid w:val="003F0770"/>
    <w:rsid w:val="003F0B17"/>
    <w:rsid w:val="003F0D32"/>
    <w:rsid w:val="00400F1D"/>
    <w:rsid w:val="0040633A"/>
    <w:rsid w:val="00410C0C"/>
    <w:rsid w:val="004147BE"/>
    <w:rsid w:val="00433385"/>
    <w:rsid w:val="004336F6"/>
    <w:rsid w:val="004337E5"/>
    <w:rsid w:val="00433A88"/>
    <w:rsid w:val="00434904"/>
    <w:rsid w:val="00443BCD"/>
    <w:rsid w:val="00444118"/>
    <w:rsid w:val="00444570"/>
    <w:rsid w:val="00444A5B"/>
    <w:rsid w:val="004500E7"/>
    <w:rsid w:val="0045587A"/>
    <w:rsid w:val="004635AE"/>
    <w:rsid w:val="004637AB"/>
    <w:rsid w:val="004637C7"/>
    <w:rsid w:val="00463C22"/>
    <w:rsid w:val="00466ADB"/>
    <w:rsid w:val="0047376E"/>
    <w:rsid w:val="004811EF"/>
    <w:rsid w:val="00484E7A"/>
    <w:rsid w:val="00485C4A"/>
    <w:rsid w:val="00493EDE"/>
    <w:rsid w:val="004A35C7"/>
    <w:rsid w:val="004A4DC3"/>
    <w:rsid w:val="004B0032"/>
    <w:rsid w:val="004B3BBD"/>
    <w:rsid w:val="004B7887"/>
    <w:rsid w:val="004C03BE"/>
    <w:rsid w:val="004C04EF"/>
    <w:rsid w:val="004C252D"/>
    <w:rsid w:val="004C54FE"/>
    <w:rsid w:val="004C648F"/>
    <w:rsid w:val="004D29BC"/>
    <w:rsid w:val="004D4B6E"/>
    <w:rsid w:val="004E09B0"/>
    <w:rsid w:val="004F01E6"/>
    <w:rsid w:val="004F274F"/>
    <w:rsid w:val="00501EEA"/>
    <w:rsid w:val="00510E04"/>
    <w:rsid w:val="0051109D"/>
    <w:rsid w:val="005114E6"/>
    <w:rsid w:val="00513997"/>
    <w:rsid w:val="00515B3B"/>
    <w:rsid w:val="00517651"/>
    <w:rsid w:val="0052371E"/>
    <w:rsid w:val="005326D2"/>
    <w:rsid w:val="00533163"/>
    <w:rsid w:val="005373D0"/>
    <w:rsid w:val="00545B39"/>
    <w:rsid w:val="00546C8D"/>
    <w:rsid w:val="0055020C"/>
    <w:rsid w:val="00552D30"/>
    <w:rsid w:val="00553BE9"/>
    <w:rsid w:val="00556EAB"/>
    <w:rsid w:val="00557007"/>
    <w:rsid w:val="00561348"/>
    <w:rsid w:val="00570748"/>
    <w:rsid w:val="005742F5"/>
    <w:rsid w:val="00590B4F"/>
    <w:rsid w:val="00591BC2"/>
    <w:rsid w:val="0059753F"/>
    <w:rsid w:val="005A15F4"/>
    <w:rsid w:val="005B4F28"/>
    <w:rsid w:val="005B5D98"/>
    <w:rsid w:val="005C01CC"/>
    <w:rsid w:val="005C0B2D"/>
    <w:rsid w:val="005C2191"/>
    <w:rsid w:val="005C4198"/>
    <w:rsid w:val="005C6038"/>
    <w:rsid w:val="005D3FE2"/>
    <w:rsid w:val="005D62D5"/>
    <w:rsid w:val="005E140F"/>
    <w:rsid w:val="005E2EB6"/>
    <w:rsid w:val="005E38F0"/>
    <w:rsid w:val="005E3D79"/>
    <w:rsid w:val="005E7CA3"/>
    <w:rsid w:val="005F0099"/>
    <w:rsid w:val="00601448"/>
    <w:rsid w:val="0060231B"/>
    <w:rsid w:val="006146A7"/>
    <w:rsid w:val="0061503C"/>
    <w:rsid w:val="0061755D"/>
    <w:rsid w:val="00627F01"/>
    <w:rsid w:val="006323ED"/>
    <w:rsid w:val="00635806"/>
    <w:rsid w:val="00642918"/>
    <w:rsid w:val="006430E3"/>
    <w:rsid w:val="006573F8"/>
    <w:rsid w:val="006603A5"/>
    <w:rsid w:val="00661FA2"/>
    <w:rsid w:val="00662932"/>
    <w:rsid w:val="00662B61"/>
    <w:rsid w:val="00665242"/>
    <w:rsid w:val="00665D8C"/>
    <w:rsid w:val="00671342"/>
    <w:rsid w:val="00673149"/>
    <w:rsid w:val="00675E17"/>
    <w:rsid w:val="006801B1"/>
    <w:rsid w:val="00685FBA"/>
    <w:rsid w:val="00690D05"/>
    <w:rsid w:val="006970EB"/>
    <w:rsid w:val="006A4880"/>
    <w:rsid w:val="006A7AC5"/>
    <w:rsid w:val="006B0C0D"/>
    <w:rsid w:val="006B1415"/>
    <w:rsid w:val="006C1465"/>
    <w:rsid w:val="006C458E"/>
    <w:rsid w:val="006C73CD"/>
    <w:rsid w:val="006D6785"/>
    <w:rsid w:val="006D7085"/>
    <w:rsid w:val="006D79F4"/>
    <w:rsid w:val="006E09EC"/>
    <w:rsid w:val="006E2101"/>
    <w:rsid w:val="006E2B76"/>
    <w:rsid w:val="006E3207"/>
    <w:rsid w:val="006F10ED"/>
    <w:rsid w:val="006F227C"/>
    <w:rsid w:val="006F45B3"/>
    <w:rsid w:val="006F61D8"/>
    <w:rsid w:val="0070117A"/>
    <w:rsid w:val="00702D07"/>
    <w:rsid w:val="00703F17"/>
    <w:rsid w:val="007064E4"/>
    <w:rsid w:val="00707B8E"/>
    <w:rsid w:val="0071052E"/>
    <w:rsid w:val="00722B8B"/>
    <w:rsid w:val="00725E6A"/>
    <w:rsid w:val="00726AA3"/>
    <w:rsid w:val="00727345"/>
    <w:rsid w:val="00735E7C"/>
    <w:rsid w:val="00737311"/>
    <w:rsid w:val="00743674"/>
    <w:rsid w:val="00746AE5"/>
    <w:rsid w:val="00746EC5"/>
    <w:rsid w:val="00753317"/>
    <w:rsid w:val="00753728"/>
    <w:rsid w:val="00753974"/>
    <w:rsid w:val="007560A8"/>
    <w:rsid w:val="00757AC1"/>
    <w:rsid w:val="00761FBD"/>
    <w:rsid w:val="00762073"/>
    <w:rsid w:val="00774446"/>
    <w:rsid w:val="007829C1"/>
    <w:rsid w:val="00785DC6"/>
    <w:rsid w:val="00794E7A"/>
    <w:rsid w:val="007969C1"/>
    <w:rsid w:val="007A02A0"/>
    <w:rsid w:val="007A757A"/>
    <w:rsid w:val="007B0F7E"/>
    <w:rsid w:val="007C18D4"/>
    <w:rsid w:val="007C1B73"/>
    <w:rsid w:val="007C44F3"/>
    <w:rsid w:val="007C4FBA"/>
    <w:rsid w:val="007C5962"/>
    <w:rsid w:val="007D0304"/>
    <w:rsid w:val="007D2A7E"/>
    <w:rsid w:val="007D4BA9"/>
    <w:rsid w:val="007D57DA"/>
    <w:rsid w:val="007D7598"/>
    <w:rsid w:val="007F2517"/>
    <w:rsid w:val="007F2B85"/>
    <w:rsid w:val="007F40CF"/>
    <w:rsid w:val="00801B21"/>
    <w:rsid w:val="008061A3"/>
    <w:rsid w:val="0080770D"/>
    <w:rsid w:val="00810FDB"/>
    <w:rsid w:val="008114CF"/>
    <w:rsid w:val="00814983"/>
    <w:rsid w:val="008150A7"/>
    <w:rsid w:val="008151DE"/>
    <w:rsid w:val="0081584A"/>
    <w:rsid w:val="00816711"/>
    <w:rsid w:val="00816D3F"/>
    <w:rsid w:val="008308DC"/>
    <w:rsid w:val="008330B8"/>
    <w:rsid w:val="008363F5"/>
    <w:rsid w:val="00844A21"/>
    <w:rsid w:val="00844B7B"/>
    <w:rsid w:val="008525FE"/>
    <w:rsid w:val="00856D6A"/>
    <w:rsid w:val="00862157"/>
    <w:rsid w:val="0086577C"/>
    <w:rsid w:val="00866F08"/>
    <w:rsid w:val="0087039B"/>
    <w:rsid w:val="008704E3"/>
    <w:rsid w:val="00872198"/>
    <w:rsid w:val="00872420"/>
    <w:rsid w:val="008804A1"/>
    <w:rsid w:val="00883693"/>
    <w:rsid w:val="00886353"/>
    <w:rsid w:val="00890F27"/>
    <w:rsid w:val="00892201"/>
    <w:rsid w:val="00895046"/>
    <w:rsid w:val="008A22F7"/>
    <w:rsid w:val="008A2C14"/>
    <w:rsid w:val="008A372B"/>
    <w:rsid w:val="008A6F81"/>
    <w:rsid w:val="008B60D0"/>
    <w:rsid w:val="008B67DB"/>
    <w:rsid w:val="008B7D09"/>
    <w:rsid w:val="008C4A45"/>
    <w:rsid w:val="008C533C"/>
    <w:rsid w:val="008D10B2"/>
    <w:rsid w:val="008D3761"/>
    <w:rsid w:val="008E4D94"/>
    <w:rsid w:val="008E5B92"/>
    <w:rsid w:val="008E617A"/>
    <w:rsid w:val="008E7141"/>
    <w:rsid w:val="008F1772"/>
    <w:rsid w:val="008F2FFD"/>
    <w:rsid w:val="008F7BEF"/>
    <w:rsid w:val="008F7E2F"/>
    <w:rsid w:val="009003F3"/>
    <w:rsid w:val="00902D11"/>
    <w:rsid w:val="009052E0"/>
    <w:rsid w:val="009121B8"/>
    <w:rsid w:val="00913B8E"/>
    <w:rsid w:val="00917FB3"/>
    <w:rsid w:val="0093385F"/>
    <w:rsid w:val="009369C4"/>
    <w:rsid w:val="00936D76"/>
    <w:rsid w:val="00946846"/>
    <w:rsid w:val="00953856"/>
    <w:rsid w:val="009551F1"/>
    <w:rsid w:val="009557A7"/>
    <w:rsid w:val="0096364A"/>
    <w:rsid w:val="00967F57"/>
    <w:rsid w:val="00974E38"/>
    <w:rsid w:val="0097591A"/>
    <w:rsid w:val="0099254A"/>
    <w:rsid w:val="00992746"/>
    <w:rsid w:val="00994C2F"/>
    <w:rsid w:val="009A52BE"/>
    <w:rsid w:val="009A6642"/>
    <w:rsid w:val="009A6AF5"/>
    <w:rsid w:val="009B2504"/>
    <w:rsid w:val="009B53D7"/>
    <w:rsid w:val="009B58DA"/>
    <w:rsid w:val="009B58F7"/>
    <w:rsid w:val="009C384B"/>
    <w:rsid w:val="009C404B"/>
    <w:rsid w:val="009D2A1B"/>
    <w:rsid w:val="009D7861"/>
    <w:rsid w:val="009E0DE4"/>
    <w:rsid w:val="009E1D96"/>
    <w:rsid w:val="009E5CA9"/>
    <w:rsid w:val="009F78B2"/>
    <w:rsid w:val="00A065F5"/>
    <w:rsid w:val="00A07EAA"/>
    <w:rsid w:val="00A10385"/>
    <w:rsid w:val="00A1552B"/>
    <w:rsid w:val="00A16378"/>
    <w:rsid w:val="00A45575"/>
    <w:rsid w:val="00A46350"/>
    <w:rsid w:val="00A56795"/>
    <w:rsid w:val="00A57514"/>
    <w:rsid w:val="00A60205"/>
    <w:rsid w:val="00A604FC"/>
    <w:rsid w:val="00A60A38"/>
    <w:rsid w:val="00A6180C"/>
    <w:rsid w:val="00A633CB"/>
    <w:rsid w:val="00A65131"/>
    <w:rsid w:val="00A66D35"/>
    <w:rsid w:val="00A67A23"/>
    <w:rsid w:val="00A72238"/>
    <w:rsid w:val="00A77D2F"/>
    <w:rsid w:val="00A820A3"/>
    <w:rsid w:val="00A86836"/>
    <w:rsid w:val="00A9698D"/>
    <w:rsid w:val="00AA17FA"/>
    <w:rsid w:val="00AB1B6E"/>
    <w:rsid w:val="00AB4C01"/>
    <w:rsid w:val="00AB5C7C"/>
    <w:rsid w:val="00AC014C"/>
    <w:rsid w:val="00AD398E"/>
    <w:rsid w:val="00AE2D0C"/>
    <w:rsid w:val="00AE3922"/>
    <w:rsid w:val="00AF1284"/>
    <w:rsid w:val="00B00A18"/>
    <w:rsid w:val="00B13530"/>
    <w:rsid w:val="00B14CD9"/>
    <w:rsid w:val="00B15EA1"/>
    <w:rsid w:val="00B16483"/>
    <w:rsid w:val="00B173C8"/>
    <w:rsid w:val="00B222E5"/>
    <w:rsid w:val="00B22627"/>
    <w:rsid w:val="00B27AB1"/>
    <w:rsid w:val="00B32970"/>
    <w:rsid w:val="00B34495"/>
    <w:rsid w:val="00B36E1D"/>
    <w:rsid w:val="00B442B3"/>
    <w:rsid w:val="00B4484D"/>
    <w:rsid w:val="00B53C15"/>
    <w:rsid w:val="00B60F94"/>
    <w:rsid w:val="00B620A8"/>
    <w:rsid w:val="00B73C8C"/>
    <w:rsid w:val="00B8341B"/>
    <w:rsid w:val="00B84450"/>
    <w:rsid w:val="00B91F91"/>
    <w:rsid w:val="00B9267D"/>
    <w:rsid w:val="00BA0798"/>
    <w:rsid w:val="00BA3F1B"/>
    <w:rsid w:val="00BA52CC"/>
    <w:rsid w:val="00BA7999"/>
    <w:rsid w:val="00BC1CCB"/>
    <w:rsid w:val="00BC4194"/>
    <w:rsid w:val="00BC6993"/>
    <w:rsid w:val="00BD3A7E"/>
    <w:rsid w:val="00BE1ECD"/>
    <w:rsid w:val="00BE36C8"/>
    <w:rsid w:val="00BE5451"/>
    <w:rsid w:val="00BE64D4"/>
    <w:rsid w:val="00BF0EC5"/>
    <w:rsid w:val="00BF12E9"/>
    <w:rsid w:val="00BF169E"/>
    <w:rsid w:val="00BF39F7"/>
    <w:rsid w:val="00BF4018"/>
    <w:rsid w:val="00BF7D43"/>
    <w:rsid w:val="00C02839"/>
    <w:rsid w:val="00C03320"/>
    <w:rsid w:val="00C07BAA"/>
    <w:rsid w:val="00C1065A"/>
    <w:rsid w:val="00C13B5A"/>
    <w:rsid w:val="00C16B91"/>
    <w:rsid w:val="00C23410"/>
    <w:rsid w:val="00C256C0"/>
    <w:rsid w:val="00C30196"/>
    <w:rsid w:val="00C3250D"/>
    <w:rsid w:val="00C32D6D"/>
    <w:rsid w:val="00C41A0A"/>
    <w:rsid w:val="00C4777B"/>
    <w:rsid w:val="00C506CE"/>
    <w:rsid w:val="00C508C8"/>
    <w:rsid w:val="00C52AF1"/>
    <w:rsid w:val="00C61689"/>
    <w:rsid w:val="00C651C5"/>
    <w:rsid w:val="00C65503"/>
    <w:rsid w:val="00C66AD7"/>
    <w:rsid w:val="00C66BEC"/>
    <w:rsid w:val="00C75476"/>
    <w:rsid w:val="00C754ED"/>
    <w:rsid w:val="00C7721B"/>
    <w:rsid w:val="00C82E7C"/>
    <w:rsid w:val="00C919F7"/>
    <w:rsid w:val="00C93CCD"/>
    <w:rsid w:val="00C94E40"/>
    <w:rsid w:val="00C951F3"/>
    <w:rsid w:val="00C953EB"/>
    <w:rsid w:val="00CA148A"/>
    <w:rsid w:val="00CA1FD5"/>
    <w:rsid w:val="00CA3670"/>
    <w:rsid w:val="00CA3D31"/>
    <w:rsid w:val="00CA6D3D"/>
    <w:rsid w:val="00CB0D32"/>
    <w:rsid w:val="00CB25BE"/>
    <w:rsid w:val="00CB5B24"/>
    <w:rsid w:val="00CC2375"/>
    <w:rsid w:val="00CC47CE"/>
    <w:rsid w:val="00CC6995"/>
    <w:rsid w:val="00CD59A4"/>
    <w:rsid w:val="00CE4E39"/>
    <w:rsid w:val="00CE4F4E"/>
    <w:rsid w:val="00CE528F"/>
    <w:rsid w:val="00CE7BD6"/>
    <w:rsid w:val="00CE7CA4"/>
    <w:rsid w:val="00CF0377"/>
    <w:rsid w:val="00CF063E"/>
    <w:rsid w:val="00CF705E"/>
    <w:rsid w:val="00CF7A65"/>
    <w:rsid w:val="00D06BA2"/>
    <w:rsid w:val="00D07C33"/>
    <w:rsid w:val="00D10E3F"/>
    <w:rsid w:val="00D13BD9"/>
    <w:rsid w:val="00D1797F"/>
    <w:rsid w:val="00D20BB8"/>
    <w:rsid w:val="00D25CA9"/>
    <w:rsid w:val="00D25E0D"/>
    <w:rsid w:val="00D2779A"/>
    <w:rsid w:val="00D32F8A"/>
    <w:rsid w:val="00D33A69"/>
    <w:rsid w:val="00D37677"/>
    <w:rsid w:val="00D50D52"/>
    <w:rsid w:val="00D51362"/>
    <w:rsid w:val="00D62D5E"/>
    <w:rsid w:val="00D640F0"/>
    <w:rsid w:val="00D64CBE"/>
    <w:rsid w:val="00D6714B"/>
    <w:rsid w:val="00D75A6C"/>
    <w:rsid w:val="00D75CF0"/>
    <w:rsid w:val="00D9127F"/>
    <w:rsid w:val="00D95FEA"/>
    <w:rsid w:val="00D96C86"/>
    <w:rsid w:val="00D97307"/>
    <w:rsid w:val="00DA23BB"/>
    <w:rsid w:val="00DA625B"/>
    <w:rsid w:val="00DB12CA"/>
    <w:rsid w:val="00DB40A9"/>
    <w:rsid w:val="00DB472D"/>
    <w:rsid w:val="00DC6A2A"/>
    <w:rsid w:val="00DC7774"/>
    <w:rsid w:val="00DD2F20"/>
    <w:rsid w:val="00DD3C21"/>
    <w:rsid w:val="00DD7E24"/>
    <w:rsid w:val="00DF0F76"/>
    <w:rsid w:val="00E0089A"/>
    <w:rsid w:val="00E02379"/>
    <w:rsid w:val="00E0395C"/>
    <w:rsid w:val="00E04E91"/>
    <w:rsid w:val="00E0519E"/>
    <w:rsid w:val="00E1127F"/>
    <w:rsid w:val="00E121E5"/>
    <w:rsid w:val="00E139B4"/>
    <w:rsid w:val="00E14842"/>
    <w:rsid w:val="00E15E06"/>
    <w:rsid w:val="00E261FD"/>
    <w:rsid w:val="00E301FA"/>
    <w:rsid w:val="00E32431"/>
    <w:rsid w:val="00E345C8"/>
    <w:rsid w:val="00E37789"/>
    <w:rsid w:val="00E37893"/>
    <w:rsid w:val="00E4241F"/>
    <w:rsid w:val="00E44A0D"/>
    <w:rsid w:val="00E46CD3"/>
    <w:rsid w:val="00E51826"/>
    <w:rsid w:val="00E55911"/>
    <w:rsid w:val="00E66435"/>
    <w:rsid w:val="00E7392D"/>
    <w:rsid w:val="00E748EE"/>
    <w:rsid w:val="00E761AC"/>
    <w:rsid w:val="00E84736"/>
    <w:rsid w:val="00E871B9"/>
    <w:rsid w:val="00E94C7B"/>
    <w:rsid w:val="00EA14D9"/>
    <w:rsid w:val="00EA3126"/>
    <w:rsid w:val="00EA5AFA"/>
    <w:rsid w:val="00EB06E1"/>
    <w:rsid w:val="00EB0A39"/>
    <w:rsid w:val="00EB59B6"/>
    <w:rsid w:val="00EB70F3"/>
    <w:rsid w:val="00EC1D3A"/>
    <w:rsid w:val="00EC446E"/>
    <w:rsid w:val="00ED1718"/>
    <w:rsid w:val="00ED73C3"/>
    <w:rsid w:val="00ED7ABC"/>
    <w:rsid w:val="00EE4562"/>
    <w:rsid w:val="00EF09AF"/>
    <w:rsid w:val="00EF0DC8"/>
    <w:rsid w:val="00EF3BD6"/>
    <w:rsid w:val="00EF4E6C"/>
    <w:rsid w:val="00F005CB"/>
    <w:rsid w:val="00F01A8E"/>
    <w:rsid w:val="00F0333E"/>
    <w:rsid w:val="00F0787F"/>
    <w:rsid w:val="00F10A68"/>
    <w:rsid w:val="00F1507F"/>
    <w:rsid w:val="00F24584"/>
    <w:rsid w:val="00F30687"/>
    <w:rsid w:val="00F40621"/>
    <w:rsid w:val="00F443B2"/>
    <w:rsid w:val="00F449D7"/>
    <w:rsid w:val="00F51BED"/>
    <w:rsid w:val="00F564C4"/>
    <w:rsid w:val="00F61A7D"/>
    <w:rsid w:val="00F626FA"/>
    <w:rsid w:val="00F633BC"/>
    <w:rsid w:val="00F64488"/>
    <w:rsid w:val="00F73F00"/>
    <w:rsid w:val="00F82B6E"/>
    <w:rsid w:val="00F86FEB"/>
    <w:rsid w:val="00F93C4A"/>
    <w:rsid w:val="00F968B1"/>
    <w:rsid w:val="00FA0215"/>
    <w:rsid w:val="00FA0FD8"/>
    <w:rsid w:val="00FA17C2"/>
    <w:rsid w:val="00FA3F71"/>
    <w:rsid w:val="00FA6911"/>
    <w:rsid w:val="00FA6A0A"/>
    <w:rsid w:val="00FA709C"/>
    <w:rsid w:val="00FA74F7"/>
    <w:rsid w:val="00FB1308"/>
    <w:rsid w:val="00FB169E"/>
    <w:rsid w:val="00FB1797"/>
    <w:rsid w:val="00FC61F7"/>
    <w:rsid w:val="00FC7013"/>
    <w:rsid w:val="00FD7621"/>
    <w:rsid w:val="00FE2EBD"/>
    <w:rsid w:val="00FE3553"/>
    <w:rsid w:val="00FE3E15"/>
    <w:rsid w:val="00FE4F57"/>
    <w:rsid w:val="00FF293A"/>
    <w:rsid w:val="00FF5781"/>
    <w:rsid w:val="00FF6B4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1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4018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44F3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BF4018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F4018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F4018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44F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F4018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44F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4F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ний колонтитул1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ний колонтитул1 Char"/>
    <w:basedOn w:val="DefaultParagraphFont"/>
    <w:link w:val="Header"/>
    <w:uiPriority w:val="99"/>
    <w:semiHidden/>
    <w:locked/>
    <w:rsid w:val="007C44F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4F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Знак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8F7E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1">
    <w:name w:val="Знак Знак Знак Знак"/>
    <w:basedOn w:val="Normal"/>
    <w:uiPriority w:val="99"/>
    <w:rsid w:val="006E09EC"/>
    <w:rPr>
      <w:rFonts w:ascii="Verdana" w:hAnsi="Verdana" w:cs="Verdana"/>
      <w:lang w:val="en-US" w:eastAsia="en-US"/>
    </w:rPr>
  </w:style>
  <w:style w:type="character" w:customStyle="1" w:styleId="11">
    <w:name w:val="Верхний колонтитул1 Знак Знак1"/>
    <w:basedOn w:val="DefaultParagraphFont"/>
    <w:uiPriority w:val="99"/>
    <w:rsid w:val="00A65131"/>
    <w:rPr>
      <w:rFonts w:cs="Times New Roman"/>
      <w:lang w:val="ru-RU" w:eastAsia="ru-RU"/>
    </w:rPr>
  </w:style>
  <w:style w:type="paragraph" w:styleId="NoSpacing">
    <w:name w:val="No Spacing"/>
    <w:link w:val="NoSpacingChar"/>
    <w:uiPriority w:val="99"/>
    <w:qFormat/>
    <w:rsid w:val="007F2517"/>
  </w:style>
  <w:style w:type="character" w:customStyle="1" w:styleId="NoSpacingChar">
    <w:name w:val="No Spacing Char"/>
    <w:link w:val="NoSpacing"/>
    <w:uiPriority w:val="99"/>
    <w:locked/>
    <w:rsid w:val="007F2517"/>
    <w:rPr>
      <w:sz w:val="22"/>
      <w:lang w:val="ru-RU" w:eastAsia="ru-RU"/>
    </w:rPr>
  </w:style>
  <w:style w:type="paragraph" w:customStyle="1" w:styleId="ConsPlusNormal">
    <w:name w:val="ConsPlusNormal"/>
    <w:uiPriority w:val="99"/>
    <w:rsid w:val="00B00A1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Normal"/>
    <w:uiPriority w:val="99"/>
    <w:rsid w:val="00B00A18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uiPriority w:val="99"/>
    <w:rsid w:val="00B00A18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00A18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B00A18"/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0F509F"/>
    <w:rPr>
      <w:sz w:val="20"/>
      <w:szCs w:val="20"/>
    </w:rPr>
  </w:style>
  <w:style w:type="character" w:customStyle="1" w:styleId="1">
    <w:name w:val="Текст концевой сноски Знак1"/>
    <w:basedOn w:val="DefaultParagraphFont"/>
    <w:link w:val="EndnoteText"/>
    <w:uiPriority w:val="99"/>
    <w:semiHidden/>
    <w:locked/>
    <w:rsid w:val="00B00A18"/>
    <w:rPr>
      <w:rFonts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B00A18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00A1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00A18"/>
    <w:rPr>
      <w:rFonts w:cs="Times New Roman"/>
      <w:vertAlign w:val="superscript"/>
    </w:rPr>
  </w:style>
  <w:style w:type="paragraph" w:customStyle="1" w:styleId="10">
    <w:name w:val="Обычный1"/>
    <w:uiPriority w:val="99"/>
    <w:rsid w:val="00B00A18"/>
    <w:pPr>
      <w:widowControl w:val="0"/>
      <w:snapToGrid w:val="0"/>
      <w:spacing w:before="100" w:after="100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0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0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45FD7963DC5685FA772454096A577644D7A3A36FF11AF5818AD51A332A5B0A43668F054DC6FF9AG3nF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consultantplus://offline/ref=F5A5A7825B77D8E1DAB465E1892FDFC7CD52639EE31DF175287D676E204A539E689CFD2AD4A45EB8r1T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5A5A7825B77D8E1DAB465E1892FDFC7CD52639EE31DF175287D676E204A539E689CFD2AD4A45EB8r1T4H" TargetMode="External"/><Relationship Id="rId7" Type="http://schemas.openxmlformats.org/officeDocument/2006/relationships/hyperlink" Target="consultantplus://offline/ref=F5A5A7825B77D8E1DAB465E1892FDFC7CD52639EE31DF175287D676E204A539E689CFD2AD4A45EB8r1T4H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consultantplus://offline/ref=2F9B244C42B83E05685ADD1CE26E3E2485E68B929DA29037565141885A3751FD8B7BE58650C590FDA95A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29" Type="http://schemas.openxmlformats.org/officeDocument/2006/relationships/hyperlink" Target="consultantplus://offline/ref=2F9B244C42B83E05685ADD1CE26E3E2485E68B929DA29037565141885A3751FD8B7BE58650C590FBA95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consultantplus://offline/ref=2F9B244C42B83E05685ADD1CE26E3E2485E68B929DA29037565141885A3751FD8B7BE58650C590FBA95C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consultantplus://offline/ref=F445FD7963DC5685FA772454096A577644D7A3A36FF11AF5818AD51A332A5B0A43668F054DC6FF9AG3nFM" TargetMode="External"/><Relationship Id="rId27" Type="http://schemas.openxmlformats.org/officeDocument/2006/relationships/hyperlink" Target="consultantplus://offline/ref=F445FD7963DC5685FA772454096A577644D7A3A36FF11AF5818AD51A332A5B0A43668F054DC6FF9AG3nFM" TargetMode="External"/><Relationship Id="rId30" Type="http://schemas.openxmlformats.org/officeDocument/2006/relationships/hyperlink" Target="consultantplus://offline/ref=2F9B244C42B83E05685ADD1CE26E3E2485E68B929DA29037565141885A3751FD8B7BE58650C590FDA95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26</Pages>
  <Words>6902</Words>
  <Characters>-32766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mahinistka</cp:lastModifiedBy>
  <cp:revision>17</cp:revision>
  <cp:lastPrinted>2017-11-17T07:32:00Z</cp:lastPrinted>
  <dcterms:created xsi:type="dcterms:W3CDTF">2017-12-25T11:42:00Z</dcterms:created>
  <dcterms:modified xsi:type="dcterms:W3CDTF">2018-01-15T08:05:00Z</dcterms:modified>
</cp:coreProperties>
</file>